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69DF" w:rsidR="006E5D65" w:rsidP="002D3375" w:rsidRDefault="00997F14" w14:paraId="7F883F64" w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B169DF" w:rsidR="00CD6897">
        <w:rPr>
          <w:rFonts w:ascii="Corbel" w:hAnsi="Corbel"/>
          <w:b/>
          <w:bCs/>
        </w:rPr>
        <w:tab/>
      </w:r>
      <w:r w:rsidRPr="00B169DF" w:rsidR="00D8678B">
        <w:rPr>
          <w:rFonts w:ascii="Corbel" w:hAnsi="Corbel"/>
          <w:bCs/>
          <w:i/>
        </w:rPr>
        <w:t xml:space="preserve">Załącznik nr </w:t>
      </w:r>
      <w:r w:rsidRPr="00B169DF" w:rsidR="006F31E2">
        <w:rPr>
          <w:rFonts w:ascii="Corbel" w:hAnsi="Corbel"/>
          <w:bCs/>
          <w:i/>
        </w:rPr>
        <w:t>1.5</w:t>
      </w:r>
      <w:r w:rsidRPr="00B169DF" w:rsidR="00D8678B">
        <w:rPr>
          <w:rFonts w:ascii="Corbel" w:hAnsi="Corbel"/>
          <w:bCs/>
          <w:i/>
        </w:rPr>
        <w:t xml:space="preserve"> do Zarządzenia</w:t>
      </w:r>
      <w:r w:rsidRPr="00B169DF" w:rsidR="002A22BF">
        <w:rPr>
          <w:rFonts w:ascii="Corbel" w:hAnsi="Corbel"/>
          <w:bCs/>
          <w:i/>
        </w:rPr>
        <w:t xml:space="preserve"> Rektora UR </w:t>
      </w:r>
      <w:r w:rsidRPr="00B169DF" w:rsidR="00CD6897">
        <w:rPr>
          <w:rFonts w:ascii="Corbel" w:hAnsi="Corbel"/>
          <w:bCs/>
          <w:i/>
        </w:rPr>
        <w:t xml:space="preserve"> nr </w:t>
      </w:r>
      <w:r w:rsidRPr="00B169DF" w:rsidR="00F61A26">
        <w:rPr>
          <w:rFonts w:ascii="Corbel" w:hAnsi="Corbel"/>
          <w:bCs/>
          <w:i/>
        </w:rPr>
        <w:t>7/2023</w:t>
      </w:r>
    </w:p>
    <w:p w:rsidRPr="00B169DF" w:rsidR="0085747A" w:rsidP="009C54AE" w:rsidRDefault="0085747A" w14:paraId="28F4D677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85747A" w:rsidP="45E9BF56" w:rsidRDefault="0071620A" w14:paraId="53D465E0" w14:textId="6D606D49">
      <w:pPr>
        <w:spacing w:after="0" w:line="240" w:lineRule="exact"/>
        <w:jc w:val="center"/>
        <w:rPr>
          <w:rFonts w:ascii="Corbel" w:hAnsi="Corbel"/>
          <w:b w:val="1"/>
          <w:bCs w:val="1"/>
          <w:i w:val="1"/>
          <w:iCs w:val="1"/>
          <w:smallCaps w:val="1"/>
          <w:sz w:val="24"/>
          <w:szCs w:val="24"/>
        </w:rPr>
      </w:pPr>
      <w:r w:rsidRPr="45E9BF56" w:rsidR="0071620A">
        <w:rPr>
          <w:rFonts w:ascii="Corbel" w:hAnsi="Corbel"/>
          <w:b w:val="1"/>
          <w:bCs w:val="1"/>
          <w:smallCaps w:val="1"/>
          <w:sz w:val="24"/>
          <w:szCs w:val="24"/>
        </w:rPr>
        <w:t>dotyczy cyklu kształcenia</w:t>
      </w:r>
      <w:r w:rsidRPr="45E9BF56" w:rsidR="0085747A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r w:rsidRPr="45E9BF56" w:rsidR="00AC32A4">
        <w:rPr>
          <w:rFonts w:ascii="Corbel" w:hAnsi="Corbel"/>
          <w:b w:val="1"/>
          <w:bCs w:val="1"/>
          <w:i w:val="1"/>
          <w:iCs w:val="1"/>
          <w:smallCaps w:val="1"/>
          <w:sz w:val="24"/>
          <w:szCs w:val="24"/>
        </w:rPr>
        <w:t>2023/2024 – 2</w:t>
      </w:r>
      <w:r w:rsidRPr="45E9BF56" w:rsidR="5BFB37F5">
        <w:rPr>
          <w:rFonts w:ascii="Corbel" w:hAnsi="Corbel"/>
          <w:b w:val="1"/>
          <w:bCs w:val="1"/>
          <w:i w:val="1"/>
          <w:iCs w:val="1"/>
          <w:smallCaps w:val="1"/>
          <w:sz w:val="24"/>
          <w:szCs w:val="24"/>
        </w:rPr>
        <w:t>025/2026</w:t>
      </w:r>
    </w:p>
    <w:p w:rsidRPr="00B169DF" w:rsidR="0085747A" w:rsidP="00EA4832" w:rsidRDefault="00EA4832" w14:paraId="165529A1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Pr="00B169DF" w:rsidR="00D3397B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 w:rsidR="0085747A">
        <w:rPr>
          <w:rFonts w:ascii="Corbel" w:hAnsi="Corbel"/>
          <w:i/>
          <w:sz w:val="20"/>
          <w:szCs w:val="20"/>
        </w:rPr>
        <w:t>(skrajne daty</w:t>
      </w:r>
      <w:r w:rsidRPr="00B169DF" w:rsidR="0085747A">
        <w:rPr>
          <w:rFonts w:ascii="Corbel" w:hAnsi="Corbel"/>
          <w:sz w:val="20"/>
          <w:szCs w:val="20"/>
        </w:rPr>
        <w:t>)</w:t>
      </w:r>
    </w:p>
    <w:p w:rsidRPr="00AC32A4" w:rsidR="00445970" w:rsidP="00AC32A4" w:rsidRDefault="00445970" w14:paraId="5C2AC480" w14:textId="3612710F">
      <w:pPr>
        <w:spacing w:after="0" w:line="240" w:lineRule="exact"/>
        <w:jc w:val="center"/>
        <w:rPr>
          <w:rFonts w:ascii="Corbel" w:hAnsi="Corbel"/>
          <w:b w:val="1"/>
          <w:bCs w:val="1"/>
          <w:sz w:val="24"/>
          <w:szCs w:val="24"/>
        </w:rPr>
      </w:pPr>
      <w:r w:rsidRPr="45E9BF56" w:rsidR="00445970">
        <w:rPr>
          <w:rFonts w:ascii="Corbel" w:hAnsi="Corbel"/>
          <w:sz w:val="20"/>
          <w:szCs w:val="20"/>
        </w:rPr>
        <w:t xml:space="preserve">Rok akademicki </w:t>
      </w:r>
      <w:r w:rsidRPr="45E9BF56" w:rsidR="00AC32A4">
        <w:rPr>
          <w:rFonts w:ascii="Corbel" w:hAnsi="Corbel"/>
          <w:b w:val="1"/>
          <w:bCs w:val="1"/>
          <w:sz w:val="24"/>
          <w:szCs w:val="24"/>
        </w:rPr>
        <w:t>2023/2024</w:t>
      </w:r>
    </w:p>
    <w:p w:rsidRPr="00B169DF" w:rsidR="0085747A" w:rsidP="009C54AE" w:rsidRDefault="0085747A" w14:paraId="6FC1597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71620A" w14:paraId="6792D4F8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Pr="00B169DF" w:rsidR="0085747A">
        <w:rPr>
          <w:rFonts w:ascii="Corbel" w:hAnsi="Corbel"/>
          <w:szCs w:val="24"/>
        </w:rPr>
        <w:t xml:space="preserve">Podstawowe </w:t>
      </w:r>
      <w:r w:rsidRPr="00B169DF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B169DF" w:rsidR="0085747A" w:rsidTr="45E9BF56" w14:paraId="7B6B3F27" w14:textId="77777777">
        <w:tc>
          <w:tcPr>
            <w:tcW w:w="2694" w:type="dxa"/>
            <w:tcMar/>
            <w:vAlign w:val="center"/>
          </w:tcPr>
          <w:p w:rsidRPr="00B169DF" w:rsidR="0085747A" w:rsidP="009C54AE" w:rsidRDefault="00C05F44" w14:paraId="07010FB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AC32A4" w:rsidR="0085747A" w:rsidP="009C54AE" w:rsidRDefault="00AC32A4" w14:paraId="4EC5200C" w14:textId="37404903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AC32A4">
              <w:rPr>
                <w:rFonts w:ascii="Corbel" w:hAnsi="Corbel"/>
                <w:bCs/>
                <w:sz w:val="24"/>
                <w:szCs w:val="24"/>
              </w:rPr>
              <w:t>Historia administracji</w:t>
            </w:r>
          </w:p>
        </w:tc>
      </w:tr>
      <w:tr w:rsidRPr="00B169DF" w:rsidR="0085747A" w:rsidTr="45E9BF56" w14:paraId="1820FF8A" w14:textId="77777777">
        <w:tc>
          <w:tcPr>
            <w:tcW w:w="2694" w:type="dxa"/>
            <w:tcMar/>
            <w:vAlign w:val="center"/>
          </w:tcPr>
          <w:p w:rsidRPr="00B169DF" w:rsidR="0085747A" w:rsidP="009C54AE" w:rsidRDefault="00C05F44" w14:paraId="5C62B0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45E9BF56" w:rsidRDefault="0085747A" w14:paraId="51147032" w14:textId="4D690AED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45E9BF56" w:rsidR="355E236E">
              <w:rPr>
                <w:rFonts w:ascii="Corbel" w:hAnsi="Corbel"/>
                <w:b w:val="0"/>
                <w:bCs w:val="0"/>
                <w:sz w:val="24"/>
                <w:szCs w:val="24"/>
              </w:rPr>
              <w:t>ASO 05</w:t>
            </w:r>
          </w:p>
        </w:tc>
      </w:tr>
      <w:tr w:rsidRPr="00B169DF" w:rsidR="0085747A" w:rsidTr="45E9BF56" w14:paraId="4D36C4B5" w14:textId="77777777">
        <w:tc>
          <w:tcPr>
            <w:tcW w:w="2694" w:type="dxa"/>
            <w:tcMar/>
            <w:vAlign w:val="center"/>
          </w:tcPr>
          <w:p w:rsidRPr="00B169DF" w:rsidR="0085747A" w:rsidP="00EA4832" w:rsidRDefault="0085747A" w14:paraId="44F80EA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Pr="00B169DF"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AC32A4" w14:paraId="7B56D503" w14:textId="5052F2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B169DF" w:rsidR="0085747A" w:rsidTr="45E9BF56" w14:paraId="6C3038C7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49252D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AC32A4" w14:paraId="325E7160" w14:textId="10B4F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Nauk Prawnych – Zakład Historii Państwa i Prawa</w:t>
            </w:r>
          </w:p>
        </w:tc>
      </w:tr>
      <w:tr w:rsidRPr="00B169DF" w:rsidR="0085747A" w:rsidTr="45E9BF56" w14:paraId="192BD65A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10FF206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AC32A4" w14:paraId="268A0D45" w14:textId="39F7E3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B169DF" w:rsidR="0085747A" w:rsidTr="45E9BF56" w14:paraId="70304835" w14:textId="77777777">
        <w:tc>
          <w:tcPr>
            <w:tcW w:w="2694" w:type="dxa"/>
            <w:tcMar/>
            <w:vAlign w:val="center"/>
          </w:tcPr>
          <w:p w:rsidRPr="00B169DF" w:rsidR="0085747A" w:rsidP="009C54AE" w:rsidRDefault="00DE4A14" w14:paraId="41CAFCB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AC32A4" w14:paraId="234D8692" w14:textId="1D0732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Pr="00B169DF" w:rsidR="0085747A" w:rsidTr="45E9BF56" w14:paraId="388F3755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074F09C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AC32A4" w14:paraId="7E37AA5A" w14:textId="640252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B169DF" w:rsidR="0085747A" w:rsidTr="45E9BF56" w14:paraId="09205566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694A7C7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E607E8" w14:paraId="6994B63E" w14:textId="490A3B1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C32A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B169DF" w:rsidR="0085747A" w:rsidTr="45E9BF56" w14:paraId="0C05C2EC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3878DA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Pr="00B169DF" w:rsidR="0030395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AC32A4" w14:paraId="0F676120" w14:textId="10EA0CB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Pr="00B169DF" w:rsidR="0085747A" w:rsidTr="45E9BF56" w14:paraId="7ACCBA8E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541397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8D2022" w14:paraId="0EA21357" w14:textId="2F53B2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– obowiązkowy</w:t>
            </w:r>
          </w:p>
        </w:tc>
      </w:tr>
      <w:tr w:rsidRPr="00B169DF" w:rsidR="00923D7D" w:rsidTr="45E9BF56" w14:paraId="331F9495" w14:textId="77777777">
        <w:tc>
          <w:tcPr>
            <w:tcW w:w="2694" w:type="dxa"/>
            <w:tcMar/>
            <w:vAlign w:val="center"/>
          </w:tcPr>
          <w:p w:rsidRPr="00B169DF" w:rsidR="00923D7D" w:rsidP="009C54AE" w:rsidRDefault="00923D7D" w14:paraId="1B1DE48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B169DF" w:rsidR="00923D7D" w:rsidP="009C54AE" w:rsidRDefault="00AC32A4" w14:paraId="64D3F9B6" w14:textId="3E258C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Pr="00B169DF" w:rsidR="00AC32A4" w:rsidTr="45E9BF56" w14:paraId="339BFB5F" w14:textId="77777777">
        <w:tc>
          <w:tcPr>
            <w:tcW w:w="2694" w:type="dxa"/>
            <w:tcMar/>
            <w:vAlign w:val="center"/>
          </w:tcPr>
          <w:p w:rsidRPr="00B169DF" w:rsidR="00AC32A4" w:rsidP="00AC32A4" w:rsidRDefault="00AC32A4" w14:paraId="5D93ED5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B169DF" w:rsidR="00AC32A4" w:rsidP="00AC32A4" w:rsidRDefault="00AC32A4" w14:paraId="0F0450C9" w14:textId="3939F9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Władysław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Wlaźlak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  <w:tr w:rsidRPr="00B169DF" w:rsidR="00AC32A4" w:rsidTr="45E9BF56" w14:paraId="0AD0E368" w14:textId="77777777">
        <w:tc>
          <w:tcPr>
            <w:tcW w:w="2694" w:type="dxa"/>
            <w:tcMar/>
            <w:vAlign w:val="center"/>
          </w:tcPr>
          <w:p w:rsidRPr="00B169DF" w:rsidR="00AC32A4" w:rsidP="00AC32A4" w:rsidRDefault="00AC32A4" w14:paraId="020748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B169DF" w:rsidR="00AC32A4" w:rsidP="00AC32A4" w:rsidRDefault="00AC32A4" w14:paraId="6C837949" w14:textId="256731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Władysław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Wlaźlak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</w:tbl>
    <w:p w:rsidRPr="00B169DF" w:rsidR="0085747A" w:rsidP="009C54AE" w:rsidRDefault="0085747A" w14:paraId="0AB0B6F8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169DF" w:rsidR="00B90885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B169DF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B169DF" w:rsidR="00923D7D" w:rsidP="009C54AE" w:rsidRDefault="00923D7D" w14:paraId="386805B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9AEF041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Pr="00B169DF" w:rsidR="00E22FBC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B169DF" w:rsidR="00923D7D" w:rsidP="009C54AE" w:rsidRDefault="00923D7D" w14:paraId="1743B3C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83"/>
        <w:gridCol w:w="912"/>
        <w:gridCol w:w="786"/>
        <w:gridCol w:w="851"/>
        <w:gridCol w:w="798"/>
        <w:gridCol w:w="819"/>
        <w:gridCol w:w="757"/>
        <w:gridCol w:w="946"/>
        <w:gridCol w:w="1184"/>
        <w:gridCol w:w="1492"/>
      </w:tblGrid>
      <w:tr w:rsidRPr="00B169DF" w:rsidR="00015B8F" w:rsidTr="008D2022" w14:paraId="30AA7A12" w14:textId="77777777"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D2022" w:rsidR="00015B8F" w:rsidP="009C54AE" w:rsidRDefault="00015B8F" w14:paraId="1B5380D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bCs/>
                <w:szCs w:val="24"/>
              </w:rPr>
            </w:pPr>
            <w:r w:rsidRPr="008D2022">
              <w:rPr>
                <w:rFonts w:ascii="Corbel" w:hAnsi="Corbel"/>
                <w:b/>
                <w:bCs/>
                <w:szCs w:val="24"/>
              </w:rPr>
              <w:t>Semestr</w:t>
            </w:r>
          </w:p>
          <w:p w:rsidRPr="00B169DF" w:rsidR="00015B8F" w:rsidP="009C54AE" w:rsidRDefault="002B5EA0" w14:paraId="6D8201B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D2022">
              <w:rPr>
                <w:rFonts w:ascii="Corbel" w:hAnsi="Corbel"/>
                <w:b/>
                <w:bCs/>
                <w:szCs w:val="24"/>
              </w:rPr>
              <w:t>(</w:t>
            </w:r>
            <w:r w:rsidRPr="008D2022" w:rsidR="00363F78">
              <w:rPr>
                <w:rFonts w:ascii="Corbel" w:hAnsi="Corbel"/>
                <w:b/>
                <w:bCs/>
                <w:szCs w:val="24"/>
              </w:rPr>
              <w:t>nr)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D2022" w:rsidR="00015B8F" w:rsidP="009C54AE" w:rsidRDefault="00015B8F" w14:paraId="2F885B8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bCs/>
                <w:szCs w:val="24"/>
              </w:rPr>
            </w:pPr>
            <w:proofErr w:type="spellStart"/>
            <w:r w:rsidRPr="008D2022">
              <w:rPr>
                <w:rFonts w:ascii="Corbel" w:hAnsi="Corbel"/>
                <w:b/>
                <w:bCs/>
                <w:szCs w:val="24"/>
              </w:rPr>
              <w:t>Wykł</w:t>
            </w:r>
            <w:proofErr w:type="spellEnd"/>
            <w:r w:rsidRPr="008D2022">
              <w:rPr>
                <w:rFonts w:ascii="Corbel" w:hAnsi="Corbel"/>
                <w:b/>
                <w:bCs/>
                <w:szCs w:val="24"/>
              </w:rPr>
              <w:t>.</w:t>
            </w: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607E8" w:rsidR="00015B8F" w:rsidP="009C54AE" w:rsidRDefault="00015B8F" w14:paraId="1D2C8E6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607E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169DF" w:rsidR="00015B8F" w:rsidP="009C54AE" w:rsidRDefault="00015B8F" w14:paraId="5160EE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169DF" w:rsidR="00015B8F" w:rsidP="009C54AE" w:rsidRDefault="00015B8F" w14:paraId="0EB8C3D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169DF" w:rsidR="00015B8F" w:rsidP="009C54AE" w:rsidRDefault="00015B8F" w14:paraId="613DFF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169DF" w:rsidR="00015B8F" w:rsidP="009C54AE" w:rsidRDefault="00015B8F" w14:paraId="2279D6E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169DF" w:rsidR="00015B8F" w:rsidP="009C54AE" w:rsidRDefault="00015B8F" w14:paraId="3736CA3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169DF" w:rsidR="00015B8F" w:rsidP="009C54AE" w:rsidRDefault="00015B8F" w14:paraId="4BF784F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169DF" w:rsidR="00015B8F" w:rsidP="009C54AE" w:rsidRDefault="00015B8F" w14:paraId="71B465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Pr="00B169DF" w:rsidR="00B90885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B169DF" w:rsidR="00015B8F" w:rsidTr="008D2022" w14:paraId="6306D567" w14:textId="77777777">
        <w:trPr>
          <w:trHeight w:val="453"/>
        </w:trPr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169DF" w:rsidR="00015B8F" w:rsidP="009C54AE" w:rsidRDefault="008D2022" w14:paraId="1719D624" w14:textId="5EE75F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169DF" w:rsidR="00015B8F" w:rsidP="009C54AE" w:rsidRDefault="008D2022" w14:paraId="5538CF23" w14:textId="3496E79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169DF" w:rsidR="00015B8F" w:rsidP="009C54AE" w:rsidRDefault="00015B8F" w14:paraId="7F6F440F" w14:textId="0BCFC65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169DF" w:rsidR="00015B8F" w:rsidP="009C54AE" w:rsidRDefault="00015B8F" w14:paraId="6A92E53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169DF" w:rsidR="00015B8F" w:rsidP="009C54AE" w:rsidRDefault="00015B8F" w14:paraId="206F587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169DF" w:rsidR="00015B8F" w:rsidP="009C54AE" w:rsidRDefault="00015B8F" w14:paraId="6AA110D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169DF" w:rsidR="00015B8F" w:rsidP="009C54AE" w:rsidRDefault="00015B8F" w14:paraId="400FD2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169DF" w:rsidR="00015B8F" w:rsidP="009C54AE" w:rsidRDefault="00015B8F" w14:paraId="3A0BAD3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169DF" w:rsidR="00015B8F" w:rsidP="009C54AE" w:rsidRDefault="00015B8F" w14:paraId="6D01686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169DF" w:rsidR="00015B8F" w:rsidP="009C54AE" w:rsidRDefault="008D2022" w14:paraId="6A0F2B8E" w14:textId="779C5FD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Pr="00B169DF" w:rsidR="00923D7D" w:rsidP="008D2022" w:rsidRDefault="00923D7D" w14:paraId="674D859A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85747A" w:rsidP="00F83B28" w:rsidRDefault="0085747A" w14:paraId="240B442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Pr="00B169DF" w:rsidR="00E22FBC">
        <w:rPr>
          <w:rFonts w:ascii="Corbel" w:hAnsi="Corbel"/>
          <w:smallCaps w:val="0"/>
          <w:szCs w:val="24"/>
        </w:rPr>
        <w:t>2</w:t>
      </w:r>
      <w:r w:rsidRPr="00B169DF" w:rsidR="00F83B28">
        <w:rPr>
          <w:rFonts w:ascii="Corbel" w:hAnsi="Corbel"/>
          <w:smallCaps w:val="0"/>
          <w:szCs w:val="24"/>
        </w:rPr>
        <w:t>.</w:t>
      </w:r>
      <w:r w:rsidRPr="00B169DF" w:rsidR="00F83B28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Pr="00B169DF" w:rsidR="0085747A" w:rsidP="00F83B28" w:rsidRDefault="00865388" w14:paraId="5F436D61" w14:textId="3BABD49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hAnsi="Segoe UI Symbol" w:eastAsia="MS Gothic" w:cs="Segoe UI Symbol"/>
          <w:b w:val="0"/>
          <w:szCs w:val="24"/>
        </w:rPr>
        <w:t>X</w:t>
      </w:r>
      <w:r w:rsidRPr="00B169DF" w:rsidR="0085747A">
        <w:rPr>
          <w:rFonts w:ascii="Corbel" w:hAnsi="Corbel"/>
          <w:b w:val="0"/>
          <w:smallCaps w:val="0"/>
          <w:szCs w:val="24"/>
        </w:rPr>
        <w:t xml:space="preserve"> </w:t>
      </w:r>
      <w:r w:rsidRPr="00865388" w:rsidR="0085747A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 w:rsidR="0085747A">
        <w:rPr>
          <w:rFonts w:ascii="Corbel" w:hAnsi="Corbel"/>
          <w:b w:val="0"/>
          <w:smallCaps w:val="0"/>
          <w:szCs w:val="24"/>
        </w:rPr>
        <w:t xml:space="preserve"> </w:t>
      </w:r>
    </w:p>
    <w:p w:rsidRPr="00B169DF" w:rsidR="0085747A" w:rsidP="008D2022" w:rsidRDefault="0085747A" w14:paraId="38C805D2" w14:textId="0E00053F">
      <w:pPr>
        <w:pStyle w:val="Punktygwne"/>
        <w:spacing w:before="0" w:after="0"/>
        <w:ind w:left="709"/>
        <w:jc w:val="both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hAnsi="Segoe UI Symbol" w:eastAsia="MS Gothic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r w:rsidR="008D2022">
        <w:rPr>
          <w:rFonts w:ascii="Corbel" w:hAnsi="Corbel"/>
          <w:b w:val="0"/>
          <w:smallCaps w:val="0"/>
          <w:szCs w:val="24"/>
        </w:rPr>
        <w:t xml:space="preserve">– tylko </w:t>
      </w:r>
      <w:r w:rsidR="008D2022">
        <w:rPr>
          <w:rFonts w:ascii="Corbel" w:hAnsi="Corbel"/>
          <w:b w:val="0"/>
          <w:smallCaps w:val="0"/>
          <w:szCs w:val="24"/>
        </w:rPr>
        <w:br/>
      </w:r>
      <w:r w:rsidR="008D2022">
        <w:rPr>
          <w:rFonts w:ascii="Corbel" w:hAnsi="Corbel"/>
          <w:b w:val="0"/>
          <w:smallCaps w:val="0"/>
          <w:szCs w:val="24"/>
        </w:rPr>
        <w:t>w przypadkach wystąpienia np. zagrożenia epidemiologicznego</w:t>
      </w:r>
    </w:p>
    <w:p w:rsidRPr="00B169DF" w:rsidR="0085747A" w:rsidP="009C54AE" w:rsidRDefault="0085747A" w14:paraId="6C940C1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B169DF" w:rsidR="00E22FBC" w:rsidP="45E9BF56" w:rsidRDefault="00E22FBC" w14:paraId="06A2025E" w14:textId="0855155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45E9BF56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45E9BF56" w:rsidR="00E22FBC">
        <w:rPr>
          <w:rFonts w:ascii="Corbel" w:hAnsi="Corbel"/>
          <w:caps w:val="0"/>
          <w:smallCaps w:val="0"/>
        </w:rPr>
        <w:t>For</w:t>
      </w:r>
      <w:r w:rsidRPr="45E9BF56" w:rsidR="00445970">
        <w:rPr>
          <w:rFonts w:ascii="Corbel" w:hAnsi="Corbel"/>
          <w:caps w:val="0"/>
          <w:smallCaps w:val="0"/>
        </w:rPr>
        <w:t xml:space="preserve">ma zaliczenia </w:t>
      </w:r>
      <w:r w:rsidRPr="45E9BF56" w:rsidR="00445970">
        <w:rPr>
          <w:rFonts w:ascii="Corbel" w:hAnsi="Corbel"/>
          <w:caps w:val="0"/>
          <w:smallCaps w:val="0"/>
        </w:rPr>
        <w:t xml:space="preserve">przedmiotu </w:t>
      </w:r>
      <w:r w:rsidRPr="45E9BF56" w:rsidR="00E22FBC">
        <w:rPr>
          <w:rFonts w:ascii="Corbel" w:hAnsi="Corbel"/>
          <w:caps w:val="0"/>
          <w:smallCaps w:val="0"/>
        </w:rPr>
        <w:t>(</w:t>
      </w:r>
      <w:r w:rsidRPr="45E9BF56" w:rsidR="00E22FBC">
        <w:rPr>
          <w:rFonts w:ascii="Corbel" w:hAnsi="Corbel"/>
          <w:caps w:val="0"/>
          <w:smallCaps w:val="0"/>
        </w:rPr>
        <w:t xml:space="preserve">z toku) </w:t>
      </w:r>
      <w:r w:rsidRPr="45E9BF56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Pr="00865388" w:rsidR="009C54AE" w:rsidP="00E607E8" w:rsidRDefault="00865388" w14:paraId="1041826E" w14:textId="49C0A337">
      <w:pPr>
        <w:pStyle w:val="Punktygwne"/>
        <w:tabs>
          <w:tab w:val="left" w:pos="709"/>
        </w:tabs>
        <w:spacing w:before="0" w:after="0"/>
        <w:ind w:left="709" w:hanging="425"/>
        <w:jc w:val="both"/>
        <w:rPr>
          <w:rFonts w:ascii="Corbel" w:hAnsi="Corbel"/>
          <w:b w:val="0"/>
          <w:bCs/>
          <w:smallCaps w:val="0"/>
          <w:szCs w:val="24"/>
        </w:rPr>
      </w:pPr>
      <w:r w:rsidRPr="00F62CDE">
        <w:rPr>
          <w:rFonts w:ascii="Corbel" w:hAnsi="Corbel"/>
          <w:smallCaps w:val="0"/>
          <w:szCs w:val="24"/>
        </w:rPr>
        <w:t>Wykłady –</w:t>
      </w:r>
      <w:r w:rsidRPr="00F62CDE">
        <w:rPr>
          <w:rFonts w:ascii="Corbel" w:hAnsi="Corbel"/>
          <w:b w:val="0"/>
          <w:bCs/>
          <w:smallCaps w:val="0"/>
          <w:szCs w:val="24"/>
        </w:rPr>
        <w:t xml:space="preserve"> egzamin </w:t>
      </w:r>
    </w:p>
    <w:p w:rsidRPr="00B169DF" w:rsidR="00E960BB" w:rsidP="009C54AE" w:rsidRDefault="00E960BB" w14:paraId="3C3564D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E960BB" w:rsidP="009C54AE" w:rsidRDefault="0085747A" w14:paraId="676B673F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00745302" w14:paraId="170821A1" w14:textId="77777777">
        <w:tc>
          <w:tcPr>
            <w:tcW w:w="9670" w:type="dxa"/>
          </w:tcPr>
          <w:p w:rsidRPr="00B169DF" w:rsidR="0085747A" w:rsidP="009C54AE" w:rsidRDefault="00865388" w14:paraId="1BB8AE6C" w14:textId="3D10566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historii na poziomie wymaganym na egzaminie maturalnym.</w:t>
            </w:r>
          </w:p>
        </w:tc>
      </w:tr>
    </w:tbl>
    <w:p w:rsidR="00153C41" w:rsidP="009C54AE" w:rsidRDefault="00153C41" w14:paraId="2DFEE06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65388" w:rsidP="009C54AE" w:rsidRDefault="00865388" w14:paraId="7C717FE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E607E8" w:rsidP="009C54AE" w:rsidRDefault="00E607E8" w14:paraId="507D83F8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45E9BF56" w:rsidRDefault="0071620A" w14:paraId="25F38AC3" w14:textId="746B50C2">
      <w:pPr>
        <w:pStyle w:val="Punktygwne"/>
        <w:spacing w:before="0" w:after="0"/>
        <w:rPr>
          <w:rFonts w:ascii="Corbel" w:hAnsi="Corbel"/>
        </w:rPr>
      </w:pPr>
      <w:r w:rsidRPr="45E9BF56" w:rsidR="0071620A">
        <w:rPr>
          <w:rFonts w:ascii="Corbel" w:hAnsi="Corbel"/>
        </w:rPr>
        <w:t>3.</w:t>
      </w:r>
      <w:r w:rsidRPr="45E9BF56" w:rsidR="0085747A">
        <w:rPr>
          <w:rFonts w:ascii="Corbel" w:hAnsi="Corbel"/>
        </w:rPr>
        <w:t xml:space="preserve"> </w:t>
      </w:r>
      <w:r w:rsidRPr="45E9BF56" w:rsidR="00A84C85">
        <w:rPr>
          <w:rFonts w:ascii="Corbel" w:hAnsi="Corbel"/>
        </w:rPr>
        <w:t xml:space="preserve">cele, efekty uczenia </w:t>
      </w:r>
      <w:r w:rsidRPr="45E9BF56" w:rsidR="00A84C85">
        <w:rPr>
          <w:rFonts w:ascii="Corbel" w:hAnsi="Corbel"/>
        </w:rPr>
        <w:t>się</w:t>
      </w:r>
      <w:r w:rsidRPr="45E9BF56" w:rsidR="0085747A">
        <w:rPr>
          <w:rFonts w:ascii="Corbel" w:hAnsi="Corbel"/>
        </w:rPr>
        <w:t>,</w:t>
      </w:r>
      <w:r w:rsidRPr="45E9BF56" w:rsidR="0085747A">
        <w:rPr>
          <w:rFonts w:ascii="Corbel" w:hAnsi="Corbel"/>
        </w:rPr>
        <w:t xml:space="preserve"> treści Programowe i stosowane metody Dydaktyczne</w:t>
      </w:r>
    </w:p>
    <w:p w:rsidRPr="00B169DF" w:rsidR="0085747A" w:rsidP="009C54AE" w:rsidRDefault="0085747A" w14:paraId="0B1F2F4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009C54AE" w:rsidRDefault="0071620A" w14:paraId="4665D232" w14:textId="77777777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Pr="00B169DF" w:rsidR="00C05F44">
        <w:rPr>
          <w:rFonts w:ascii="Corbel" w:hAnsi="Corbel"/>
          <w:sz w:val="24"/>
          <w:szCs w:val="24"/>
        </w:rPr>
        <w:t>Cele przedmiotu</w:t>
      </w:r>
    </w:p>
    <w:p w:rsidRPr="00B169DF" w:rsidR="00F83B28" w:rsidP="009C54AE" w:rsidRDefault="00F83B28" w14:paraId="4B3D975D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B169DF" w:rsidR="00865388" w:rsidTr="00865388" w14:paraId="3370B0D4" w14:textId="77777777">
        <w:tc>
          <w:tcPr>
            <w:tcW w:w="845" w:type="dxa"/>
            <w:vAlign w:val="center"/>
          </w:tcPr>
          <w:p w:rsidRPr="00B169DF" w:rsidR="00865388" w:rsidP="000A5609" w:rsidRDefault="00865388" w14:paraId="14E4A467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Pr="00B169DF" w:rsidR="00865388" w:rsidP="000A5609" w:rsidRDefault="00865388" w14:paraId="2283C030" w14:textId="15A6926C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A08DC">
              <w:rPr>
                <w:rFonts w:ascii="Corbel" w:hAnsi="Corbel"/>
                <w:b w:val="0"/>
                <w:sz w:val="24"/>
                <w:szCs w:val="24"/>
              </w:rPr>
              <w:t>Zdobycie i ugruntowanie wiedzy dotyczącej ewolucji administracji w Polsce, wybranych krajach Bliskiego Wschodu, Europy oraz w Stanach Zjednoczonych od czasów starożytnych do XX w., jak również odnoszącej się do kluczowych pojęć, instytucji oraz źródeł z zakresu prawa konstytucyjnego i administracyjnego.</w:t>
            </w:r>
          </w:p>
        </w:tc>
      </w:tr>
      <w:tr w:rsidRPr="00B169DF" w:rsidR="00865388" w:rsidTr="00865388" w14:paraId="497B1469" w14:textId="77777777">
        <w:tc>
          <w:tcPr>
            <w:tcW w:w="845" w:type="dxa"/>
            <w:vAlign w:val="center"/>
          </w:tcPr>
          <w:p w:rsidRPr="00B169DF" w:rsidR="00865388" w:rsidP="000A5609" w:rsidRDefault="00865388" w14:paraId="053C821F" w14:textId="1358CF77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Pr="00B169DF" w:rsidR="00865388" w:rsidP="000A5609" w:rsidRDefault="00865388" w14:paraId="7D588F36" w14:textId="0F0F523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147A0">
              <w:rPr>
                <w:rFonts w:ascii="Corbel" w:hAnsi="Corbel"/>
                <w:b w:val="0"/>
                <w:sz w:val="24"/>
                <w:szCs w:val="24"/>
              </w:rPr>
              <w:t>Wykorzystanie wspomnianej wiedzy jako narzędzia pozwalającego na dokonanie samodzielnej analizy i formułowania wniosków w odniesieniu do różnorodnych systemów administracji funkcjonujących w przeszłości i aktualnie, ze szczególnym uwzględnieniem Polski.</w:t>
            </w:r>
          </w:p>
        </w:tc>
      </w:tr>
      <w:tr w:rsidRPr="00B169DF" w:rsidR="00865388" w:rsidTr="00865388" w14:paraId="3D8D058C" w14:textId="77777777">
        <w:tc>
          <w:tcPr>
            <w:tcW w:w="845" w:type="dxa"/>
            <w:vAlign w:val="center"/>
          </w:tcPr>
          <w:p w:rsidRPr="00B169DF" w:rsidR="00865388" w:rsidP="000A5609" w:rsidRDefault="00865388" w14:paraId="11CADB7C" w14:textId="311973A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:rsidRPr="00B169DF" w:rsidR="00865388" w:rsidP="000A5609" w:rsidRDefault="00865388" w14:paraId="2E52E7A2" w14:textId="557114D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7779A">
              <w:rPr>
                <w:rFonts w:ascii="Corbel" w:hAnsi="Corbel"/>
                <w:b w:val="0"/>
                <w:sz w:val="24"/>
                <w:szCs w:val="24"/>
              </w:rPr>
              <w:t>Umiejętność przewidywania kierunku zmian we współczesnych systemach administracyjnych.</w:t>
            </w:r>
          </w:p>
        </w:tc>
      </w:tr>
    </w:tbl>
    <w:p w:rsidRPr="00B169DF" w:rsidR="0085747A" w:rsidP="009C54AE" w:rsidRDefault="0085747A" w14:paraId="661AA193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P="009C54AE" w:rsidRDefault="009F4610" w14:paraId="26B57CD0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Pr="00B169DF" w:rsidR="001D7B54">
        <w:rPr>
          <w:rFonts w:ascii="Corbel" w:hAnsi="Corbel"/>
          <w:b/>
          <w:sz w:val="24"/>
          <w:szCs w:val="24"/>
        </w:rPr>
        <w:t xml:space="preserve">Efekty </w:t>
      </w:r>
      <w:r w:rsidRPr="00B169DF" w:rsidR="00C05F44">
        <w:rPr>
          <w:rFonts w:ascii="Corbel" w:hAnsi="Corbel"/>
          <w:b/>
          <w:sz w:val="24"/>
          <w:szCs w:val="24"/>
        </w:rPr>
        <w:t xml:space="preserve">uczenia się </w:t>
      </w:r>
      <w:r w:rsidRPr="00B169DF" w:rsidR="001D7B54">
        <w:rPr>
          <w:rFonts w:ascii="Corbel" w:hAnsi="Corbel"/>
          <w:b/>
          <w:sz w:val="24"/>
          <w:szCs w:val="24"/>
        </w:rPr>
        <w:t>dla przedmiotu</w:t>
      </w:r>
      <w:r w:rsidRPr="00B169DF" w:rsidR="00445970">
        <w:rPr>
          <w:rFonts w:ascii="Corbel" w:hAnsi="Corbel"/>
          <w:sz w:val="24"/>
          <w:szCs w:val="24"/>
        </w:rPr>
        <w:t xml:space="preserve"> </w:t>
      </w:r>
    </w:p>
    <w:p w:rsidRPr="009C54AE" w:rsidR="00F05A2A" w:rsidP="00F05A2A" w:rsidRDefault="00F05A2A" w14:paraId="0A247B73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88"/>
        <w:gridCol w:w="6067"/>
        <w:gridCol w:w="1865"/>
      </w:tblGrid>
      <w:tr w:rsidRPr="009C54AE" w:rsidR="00F05A2A" w:rsidTr="008D0794" w14:paraId="4A75F199" w14:textId="77777777">
        <w:tc>
          <w:tcPr>
            <w:tcW w:w="1588" w:type="dxa"/>
            <w:vAlign w:val="center"/>
          </w:tcPr>
          <w:p w:rsidRPr="009C54AE" w:rsidR="00F05A2A" w:rsidP="008D0794" w:rsidRDefault="00F05A2A" w14:paraId="34A0AC9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67" w:type="dxa"/>
            <w:vAlign w:val="center"/>
          </w:tcPr>
          <w:p w:rsidRPr="00656AED" w:rsidR="00F05A2A" w:rsidP="008D0794" w:rsidRDefault="00F05A2A" w14:paraId="1308FC9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 w:rsidRPr="00656AED">
              <w:rPr>
                <w:rFonts w:ascii="Corbel" w:hAnsi="Corbel"/>
                <w:bCs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Pr="00656AED" w:rsidR="00F05A2A" w:rsidP="008D0794" w:rsidRDefault="00F05A2A" w14:paraId="5ACECC06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656AED">
              <w:rPr>
                <w:rFonts w:ascii="Corbel" w:hAnsi="Corbel"/>
                <w:bCs/>
                <w:smallCaps w:val="0"/>
                <w:szCs w:val="24"/>
              </w:rPr>
              <w:t xml:space="preserve">Odniesienie do efektów  kierunkowych </w:t>
            </w:r>
            <w:r w:rsidRPr="00656AED">
              <w:rPr>
                <w:rStyle w:val="Odwoanieprzypisudolnego"/>
                <w:rFonts w:ascii="Corbel" w:hAnsi="Corbel"/>
                <w:bCs/>
                <w:smallCaps w:val="0"/>
                <w:szCs w:val="24"/>
              </w:rPr>
              <w:footnoteReference w:id="1"/>
            </w:r>
          </w:p>
        </w:tc>
      </w:tr>
      <w:tr w:rsidRPr="009C54AE" w:rsidR="00F05A2A" w:rsidTr="008D0794" w14:paraId="46253C0D" w14:textId="77777777">
        <w:tc>
          <w:tcPr>
            <w:tcW w:w="1588" w:type="dxa"/>
          </w:tcPr>
          <w:p w:rsidRPr="009C54AE" w:rsidR="00F05A2A" w:rsidP="008D0794" w:rsidRDefault="00F05A2A" w14:paraId="29C2583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67" w:type="dxa"/>
          </w:tcPr>
          <w:p w:rsidRPr="009C54AE" w:rsidR="00F05A2A" w:rsidP="008D0794" w:rsidRDefault="00F05A2A" w14:paraId="1FC01E5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 w:eastAsia="Times New Roman"/>
                <w:b w:val="0"/>
                <w:smallCaps w:val="0"/>
                <w:lang w:eastAsia="pl-PL"/>
              </w:rPr>
              <w:t>P</w:t>
            </w:r>
            <w:r w:rsidRPr="003147A0">
              <w:rPr>
                <w:rFonts w:ascii="Corbel" w:hAnsi="Corbel" w:eastAsia="Times New Roman"/>
                <w:b w:val="0"/>
                <w:smallCaps w:val="0"/>
                <w:lang w:eastAsia="pl-PL"/>
              </w:rPr>
              <w:t xml:space="preserve">otrafi zdefiniować typy i formy ustroju państwowego panujące  w Polsce, w Europie oraz Stanach Zjednoczonych  od czasów średniowiecznych do </w:t>
            </w:r>
            <w:r>
              <w:rPr>
                <w:rFonts w:ascii="Corbel" w:hAnsi="Corbel" w:eastAsia="Times New Roman"/>
                <w:b w:val="0"/>
                <w:smallCaps w:val="0"/>
                <w:lang w:eastAsia="pl-PL"/>
              </w:rPr>
              <w:t xml:space="preserve">XX w., wymienić ich kluczowe </w:t>
            </w:r>
            <w:r w:rsidRPr="003147A0">
              <w:rPr>
                <w:rFonts w:ascii="Corbel" w:hAnsi="Corbel" w:eastAsia="Times New Roman"/>
                <w:b w:val="0"/>
                <w:smallCaps w:val="0"/>
                <w:lang w:eastAsia="pl-PL"/>
              </w:rPr>
              <w:t xml:space="preserve">cechy oraz zakres chronologiczny, </w:t>
            </w:r>
            <w:r>
              <w:rPr>
                <w:rFonts w:ascii="Corbel" w:hAnsi="Corbel" w:eastAsia="Times New Roman"/>
                <w:b w:val="0"/>
                <w:smallCaps w:val="0"/>
                <w:lang w:eastAsia="pl-PL"/>
              </w:rPr>
              <w:t>posługując się odpowiednią terminologią nauk prawnoadministracyjnych.</w:t>
            </w:r>
          </w:p>
        </w:tc>
        <w:tc>
          <w:tcPr>
            <w:tcW w:w="1865" w:type="dxa"/>
          </w:tcPr>
          <w:p w:rsidRPr="009C54AE" w:rsidR="00F05A2A" w:rsidP="008D0794" w:rsidRDefault="00F05A2A" w14:paraId="2857AA1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Pr="003F3D6C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Pr="009C54AE" w:rsidR="00F05A2A" w:rsidTr="008D0794" w14:paraId="350DE158" w14:textId="77777777">
        <w:tc>
          <w:tcPr>
            <w:tcW w:w="1588" w:type="dxa"/>
          </w:tcPr>
          <w:p w:rsidRPr="009C54AE" w:rsidR="00F05A2A" w:rsidP="008D0794" w:rsidRDefault="00F05A2A" w14:paraId="1D7D96B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67" w:type="dxa"/>
          </w:tcPr>
          <w:p w:rsidRPr="009C54AE" w:rsidR="00F05A2A" w:rsidP="008D0794" w:rsidRDefault="00F05A2A" w14:paraId="760AC13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otrafi wymienić podstawowe źródła prawa regulujące zagadnienia struktur i form funkcjonowan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ia administracji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w analizowanym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 okresie, przedstawić ich ogólną charakterystykę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Zna instytucje prawnoadministracyjne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i ich ewolucje.</w:t>
            </w:r>
          </w:p>
        </w:tc>
        <w:tc>
          <w:tcPr>
            <w:tcW w:w="1865" w:type="dxa"/>
          </w:tcPr>
          <w:p w:rsidRPr="009C54AE" w:rsidR="00F05A2A" w:rsidP="008D0794" w:rsidRDefault="00F05A2A" w14:paraId="15A34EA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Pr="009C54AE" w:rsidR="00F05A2A" w:rsidTr="008D0794" w14:paraId="340CAB4F" w14:textId="77777777">
        <w:tc>
          <w:tcPr>
            <w:tcW w:w="1588" w:type="dxa"/>
          </w:tcPr>
          <w:p w:rsidRPr="009C54AE" w:rsidR="00F05A2A" w:rsidP="008D0794" w:rsidRDefault="00F05A2A" w14:paraId="708AC40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67" w:type="dxa"/>
          </w:tcPr>
          <w:p w:rsidR="00F05A2A" w:rsidP="008D0794" w:rsidRDefault="00F05A2A" w14:paraId="168F69A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osiada wiedzę na temat podstawowych zasad procedury administracyjnej obowiązującej na ziemiach polskich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i w niektórych krajach europejskich od XIX do XX w.;  potrafi określić podstawowe kierunki rozwoju poszczególnych  działów administracji w okresie od V do XX w. na kontynencie  europejskim, ze szczególnym uwzględnieniem ziem polskich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F05A2A" w:rsidP="008D0794" w:rsidRDefault="00F05A2A" w14:paraId="16D52A8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Pr="003F3D6C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  <w:p w:rsidRPr="003147A0" w:rsidR="00F05A2A" w:rsidP="008D0794" w:rsidRDefault="00F05A2A" w14:paraId="0ACD1E0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  <w:p w:rsidR="00F05A2A" w:rsidP="008D0794" w:rsidRDefault="00F05A2A" w14:paraId="7A052FE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F05A2A" w:rsidTr="008D0794" w14:paraId="67F50F7D" w14:textId="77777777">
        <w:tc>
          <w:tcPr>
            <w:tcW w:w="1588" w:type="dxa"/>
          </w:tcPr>
          <w:p w:rsidR="00F05A2A" w:rsidP="008D0794" w:rsidRDefault="00F05A2A" w14:paraId="6514B44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67" w:type="dxa"/>
          </w:tcPr>
          <w:p w:rsidRPr="009C54AE" w:rsidR="00F05A2A" w:rsidP="008D0794" w:rsidRDefault="00F05A2A" w14:paraId="665461E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otrafi wymienić charakterystyczne dla poszczególnych typów i form ustrojowych instytucje odnoszące się do zagadnień funkcjonowania administracji, a takż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oceniać 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wpływ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rozwoju cywilizacyjnego 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na kształtowanie się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nauk administracyjnych i 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poszczególnych modeli administracji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Pr="009C54AE" w:rsidR="00F05A2A" w:rsidP="008D0794" w:rsidRDefault="00F05A2A" w14:paraId="4E3BD20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Pr="00823121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Pr="009C54AE" w:rsidR="00F05A2A" w:rsidTr="008D0794" w14:paraId="4820FBCE" w14:textId="77777777">
        <w:tc>
          <w:tcPr>
            <w:tcW w:w="1588" w:type="dxa"/>
          </w:tcPr>
          <w:p w:rsidR="00F05A2A" w:rsidP="008D0794" w:rsidRDefault="00F05A2A" w14:paraId="3F600A0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67" w:type="dxa"/>
          </w:tcPr>
          <w:p w:rsidRPr="009C54AE" w:rsidR="00F05A2A" w:rsidP="008D0794" w:rsidRDefault="00F05A2A" w14:paraId="626E4DD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otrafi prawidłowo posługiwać się pojęciami z zakresu funkcjonowania administracji i językiem urzędowym wykorzystując je m.in. do opisu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interpretacji 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procesów 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ewolucji struktur oraz funkcjonowania administracji zach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odzących w analizowanym okresie.</w:t>
            </w:r>
          </w:p>
        </w:tc>
        <w:tc>
          <w:tcPr>
            <w:tcW w:w="1865" w:type="dxa"/>
          </w:tcPr>
          <w:p w:rsidR="00F05A2A" w:rsidP="008D0794" w:rsidRDefault="00F05A2A" w14:paraId="3CAC348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823121">
              <w:rPr>
                <w:rFonts w:ascii="Corbel" w:hAnsi="Corbel"/>
                <w:b w:val="0"/>
                <w:smallCaps w:val="0"/>
                <w:szCs w:val="24"/>
              </w:rPr>
              <w:t>U01</w:t>
            </w:r>
          </w:p>
          <w:p w:rsidRPr="009C54AE" w:rsidR="00F05A2A" w:rsidP="008D0794" w:rsidRDefault="00F05A2A" w14:paraId="3566E9B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823121">
              <w:rPr>
                <w:rFonts w:ascii="Corbel" w:hAnsi="Corbel"/>
                <w:b w:val="0"/>
                <w:smallCaps w:val="0"/>
                <w:szCs w:val="24"/>
              </w:rPr>
              <w:t>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Pr="009C54AE" w:rsidR="00F05A2A" w:rsidTr="008D0794" w14:paraId="375B7FD3" w14:textId="77777777">
        <w:tc>
          <w:tcPr>
            <w:tcW w:w="1588" w:type="dxa"/>
          </w:tcPr>
          <w:p w:rsidR="00F05A2A" w:rsidP="008D0794" w:rsidRDefault="00F05A2A" w14:paraId="3468DE0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67" w:type="dxa"/>
          </w:tcPr>
          <w:p w:rsidRPr="009C54AE" w:rsidR="00F05A2A" w:rsidP="008D0794" w:rsidRDefault="00F05A2A" w14:paraId="3619DA3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otrafi samodzielnie opracowywać dłuższe wypowiedzi ustne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przygotowywać prace pisemne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 dotyczące zagadnień związanych z funkcjonowaniem i ewolucją administracji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(z wykorzystaniem różnych źródeł) 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oraz prezentować efekty swojej pracy grupie.  </w:t>
            </w:r>
          </w:p>
        </w:tc>
        <w:tc>
          <w:tcPr>
            <w:tcW w:w="1865" w:type="dxa"/>
          </w:tcPr>
          <w:p w:rsidRPr="009C54AE" w:rsidR="00F05A2A" w:rsidP="008D0794" w:rsidRDefault="00F05A2A" w14:paraId="18D4D0D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823121">
              <w:rPr>
                <w:rFonts w:ascii="Corbel" w:hAnsi="Corbel"/>
                <w:b w:val="0"/>
                <w:smallCaps w:val="0"/>
                <w:szCs w:val="24"/>
              </w:rPr>
              <w:t>U07</w:t>
            </w:r>
          </w:p>
        </w:tc>
      </w:tr>
      <w:tr w:rsidRPr="009C54AE" w:rsidR="00F05A2A" w:rsidTr="008D0794" w14:paraId="3EA36E84" w14:textId="77777777">
        <w:tc>
          <w:tcPr>
            <w:tcW w:w="1588" w:type="dxa"/>
          </w:tcPr>
          <w:p w:rsidR="00F05A2A" w:rsidP="008D0794" w:rsidRDefault="00F05A2A" w14:paraId="4C43875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67" w:type="dxa"/>
          </w:tcPr>
          <w:p w:rsidRPr="009C54AE" w:rsidR="00F05A2A" w:rsidP="008D0794" w:rsidRDefault="00F05A2A" w14:paraId="55ABC53C" w14:textId="297CD6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otrafi określić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poziom swojej wiedzy i rozumie 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priorytety </w:t>
            </w:r>
            <w:r w:rsidR="00BE414E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w ramach obowiązującego zakresu wiedzy, które byłyby pomocne do najbardziej efektywnego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przygotowania się do ćwiczeń i egzaminu oraz podnoszenia rozwoju, w drodze samokształcenia.</w:t>
            </w:r>
          </w:p>
        </w:tc>
        <w:tc>
          <w:tcPr>
            <w:tcW w:w="1865" w:type="dxa"/>
          </w:tcPr>
          <w:p w:rsidRPr="009C54AE" w:rsidR="00F05A2A" w:rsidP="008D0794" w:rsidRDefault="00F05A2A" w14:paraId="39BA643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823121">
              <w:rPr>
                <w:rFonts w:ascii="Corbel" w:hAnsi="Corbel"/>
                <w:b w:val="0"/>
                <w:smallCaps w:val="0"/>
                <w:szCs w:val="24"/>
              </w:rPr>
              <w:t>U09</w:t>
            </w:r>
          </w:p>
        </w:tc>
      </w:tr>
      <w:tr w:rsidRPr="009C54AE" w:rsidR="00F05A2A" w:rsidTr="008D0794" w14:paraId="26F2670D" w14:textId="77777777">
        <w:tc>
          <w:tcPr>
            <w:tcW w:w="1588" w:type="dxa"/>
          </w:tcPr>
          <w:p w:rsidR="00F05A2A" w:rsidP="008D0794" w:rsidRDefault="00F05A2A" w14:paraId="1ED3A44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67" w:type="dxa"/>
          </w:tcPr>
          <w:p w:rsidRPr="009C54AE" w:rsidR="00F05A2A" w:rsidP="008D0794" w:rsidRDefault="00F05A2A" w14:paraId="385322D2" w14:textId="40AC65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Potrafi samodzielnie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prawidłowo posługiwać się wiedzą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i inte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rpretować działalność organów administracji publicznej w danym okresie histor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ycznym oraz rozumie problemy związane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 z wykonywaniem funkcji państwowej.</w:t>
            </w:r>
          </w:p>
        </w:tc>
        <w:tc>
          <w:tcPr>
            <w:tcW w:w="1865" w:type="dxa"/>
          </w:tcPr>
          <w:p w:rsidRPr="003147A0" w:rsidR="00F05A2A" w:rsidP="008D0794" w:rsidRDefault="00F05A2A" w14:paraId="686BAE0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Pr="009C54AE" w:rsidR="00F05A2A" w:rsidP="008D0794" w:rsidRDefault="00F05A2A" w14:paraId="05FF1C6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F05A2A" w:rsidTr="008D0794" w14:paraId="52EB5E31" w14:textId="77777777">
        <w:tc>
          <w:tcPr>
            <w:tcW w:w="1588" w:type="dxa"/>
          </w:tcPr>
          <w:p w:rsidR="00F05A2A" w:rsidP="008D0794" w:rsidRDefault="00F05A2A" w14:paraId="3C68355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67" w:type="dxa"/>
          </w:tcPr>
          <w:p w:rsidRPr="009C54AE" w:rsidR="00F05A2A" w:rsidP="008D0794" w:rsidRDefault="00F05A2A" w14:paraId="04D224D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otrafi samodzielnie uzupełniać i poszerzać posiadany zakres wiedzy z dodatkowych źródeł wykazując aktywność w wykonywanych przez siebie zadaniach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angażując się w działania grupy.</w:t>
            </w:r>
          </w:p>
        </w:tc>
        <w:tc>
          <w:tcPr>
            <w:tcW w:w="1865" w:type="dxa"/>
          </w:tcPr>
          <w:p w:rsidR="00F05A2A" w:rsidP="008D0794" w:rsidRDefault="00F05A2A" w14:paraId="0CDD143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Pr="009C54AE" w:rsidR="00F05A2A" w:rsidP="008D0794" w:rsidRDefault="00F05A2A" w14:paraId="185D6B5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Pr="009C54AE" w:rsidR="00F05A2A" w:rsidTr="008D0794" w14:paraId="40A44834" w14:textId="77777777">
        <w:tc>
          <w:tcPr>
            <w:tcW w:w="1588" w:type="dxa"/>
          </w:tcPr>
          <w:p w:rsidR="00F05A2A" w:rsidP="008D0794" w:rsidRDefault="00F05A2A" w14:paraId="2A894E2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67" w:type="dxa"/>
          </w:tcPr>
          <w:p w:rsidRPr="009C54AE" w:rsidR="00F05A2A" w:rsidP="008D0794" w:rsidRDefault="00F05A2A" w14:paraId="7086F0AC" w14:textId="30B124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krytycznie podchodzić do posiadanej wiedzy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i odbieranych treści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 prezentując włas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ne, dobrze umotywowane poglądy i analizę problemu.</w:t>
            </w:r>
          </w:p>
        </w:tc>
        <w:tc>
          <w:tcPr>
            <w:tcW w:w="1865" w:type="dxa"/>
          </w:tcPr>
          <w:p w:rsidRPr="009C54AE" w:rsidR="00F05A2A" w:rsidP="008D0794" w:rsidRDefault="00F05A2A" w14:paraId="03CBE88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Pr="00420105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</w:tbl>
    <w:p w:rsidRPr="009C54AE" w:rsidR="00865388" w:rsidP="00865388" w:rsidRDefault="00865388" w14:paraId="586E3CC1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675843" w14:paraId="488AA2E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Pr="00B169DF" w:rsidR="001D7B54">
        <w:rPr>
          <w:rFonts w:ascii="Corbel" w:hAnsi="Corbel"/>
          <w:b/>
          <w:sz w:val="24"/>
          <w:szCs w:val="24"/>
        </w:rPr>
        <w:t xml:space="preserve"> </w:t>
      </w:r>
      <w:r w:rsidRPr="00B169DF" w:rsidR="0085747A">
        <w:rPr>
          <w:rFonts w:ascii="Corbel" w:hAnsi="Corbel"/>
          <w:b/>
          <w:sz w:val="24"/>
          <w:szCs w:val="24"/>
        </w:rPr>
        <w:t>T</w:t>
      </w:r>
      <w:r w:rsidRPr="00B169DF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B169DF" w:rsidR="007327BD">
        <w:rPr>
          <w:rFonts w:ascii="Corbel" w:hAnsi="Corbel"/>
          <w:sz w:val="24"/>
          <w:szCs w:val="24"/>
        </w:rPr>
        <w:t xml:space="preserve">  </w:t>
      </w:r>
    </w:p>
    <w:p w:rsidR="00BF1C5D" w:rsidP="00BF1C5D" w:rsidRDefault="0085747A" w14:paraId="10AA5655" w14:textId="7FFF790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656AED">
        <w:rPr>
          <w:rFonts w:ascii="Corbel" w:hAnsi="Corbel"/>
          <w:b/>
          <w:bCs/>
          <w:sz w:val="24"/>
          <w:szCs w:val="24"/>
        </w:rPr>
        <w:t xml:space="preserve">Problematyka wykładu </w:t>
      </w:r>
    </w:p>
    <w:p w:rsidRPr="00BF1C5D" w:rsidR="00BF1C5D" w:rsidP="00BF1C5D" w:rsidRDefault="00BF1C5D" w14:paraId="4EB0512C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BF1C5D" w:rsidTr="008D0794" w14:paraId="3C309F5A" w14:textId="77777777">
        <w:tc>
          <w:tcPr>
            <w:tcW w:w="9520" w:type="dxa"/>
          </w:tcPr>
          <w:p w:rsidRPr="00656AED" w:rsidR="00BF1C5D" w:rsidP="008D0794" w:rsidRDefault="00BF1C5D" w14:paraId="71BEB4F2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656AE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Pr="009C54AE" w:rsidR="00BF1C5D" w:rsidTr="008D0794" w14:paraId="22600CF7" w14:textId="77777777">
        <w:tc>
          <w:tcPr>
            <w:tcW w:w="9520" w:type="dxa"/>
          </w:tcPr>
          <w:p w:rsidRPr="00BF1C5D" w:rsidR="00BF1C5D" w:rsidP="00BF1C5D" w:rsidRDefault="00BF1C5D" w14:paraId="305E07DA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F1C5D">
              <w:rPr>
                <w:rFonts w:ascii="Corbel" w:hAnsi="Corbel"/>
                <w:sz w:val="24"/>
                <w:szCs w:val="24"/>
              </w:rPr>
              <w:t xml:space="preserve">Typy i formy państwa. </w:t>
            </w:r>
            <w:r w:rsidRPr="00BF1C5D">
              <w:rPr>
                <w:rFonts w:ascii="Corbel" w:hAnsi="Corbel"/>
                <w:iCs/>
                <w:sz w:val="24"/>
                <w:szCs w:val="24"/>
              </w:rPr>
              <w:t xml:space="preserve">Modele administracji w starożytnym Egipcie, Mezopotamii, Sparcie </w:t>
            </w:r>
            <w:r w:rsidRPr="00BF1C5D">
              <w:rPr>
                <w:rFonts w:ascii="Corbel" w:hAnsi="Corbel"/>
                <w:iCs/>
                <w:sz w:val="24"/>
                <w:szCs w:val="24"/>
              </w:rPr>
              <w:br/>
            </w:r>
            <w:r w:rsidRPr="00BF1C5D">
              <w:rPr>
                <w:rFonts w:ascii="Corbel" w:hAnsi="Corbel"/>
                <w:iCs/>
                <w:sz w:val="24"/>
                <w:szCs w:val="24"/>
              </w:rPr>
              <w:t>i Atenach oraz w starożytnym Rzymie.</w:t>
            </w:r>
          </w:p>
        </w:tc>
      </w:tr>
      <w:tr w:rsidRPr="009C54AE" w:rsidR="00BF1C5D" w:rsidTr="008D0794" w14:paraId="3987D36C" w14:textId="77777777">
        <w:tc>
          <w:tcPr>
            <w:tcW w:w="9520" w:type="dxa"/>
          </w:tcPr>
          <w:p w:rsidRPr="00BF1C5D" w:rsidR="00BF1C5D" w:rsidP="00BF1C5D" w:rsidRDefault="00BF1C5D" w14:paraId="59DE203E" w14:textId="77777777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BF1C5D">
              <w:rPr>
                <w:rFonts w:ascii="Corbel" w:hAnsi="Corbel"/>
                <w:sz w:val="24"/>
                <w:szCs w:val="24"/>
              </w:rPr>
              <w:t>Podstawowe zasady ustrojowe monarchii patrymonialnej, forma zarządu w państwie frankońskim. Zasady podziału terytorialnego w Europie, urzędy centralne i lokalne doby monarchii patrymonialnej w Europie.</w:t>
            </w:r>
          </w:p>
        </w:tc>
      </w:tr>
      <w:tr w:rsidRPr="009C54AE" w:rsidR="00BF1C5D" w:rsidTr="008D0794" w14:paraId="251286EB" w14:textId="77777777">
        <w:tc>
          <w:tcPr>
            <w:tcW w:w="9520" w:type="dxa"/>
          </w:tcPr>
          <w:p w:rsidRPr="00BF1C5D" w:rsidR="00BF1C5D" w:rsidP="00BF1C5D" w:rsidRDefault="00BF1C5D" w14:paraId="2AC6BB77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F1C5D">
              <w:rPr>
                <w:rFonts w:ascii="Corbel" w:hAnsi="Corbel"/>
                <w:sz w:val="24"/>
                <w:szCs w:val="24"/>
              </w:rPr>
              <w:t>Zasady podziału terytorialnego w Polsce, polskie urzędy centralne i lokalne doby monarchii patrymonialnej.</w:t>
            </w:r>
          </w:p>
        </w:tc>
      </w:tr>
      <w:tr w:rsidRPr="009C54AE" w:rsidR="00BF1C5D" w:rsidTr="008D0794" w14:paraId="5E9622CA" w14:textId="77777777">
        <w:tc>
          <w:tcPr>
            <w:tcW w:w="9520" w:type="dxa"/>
          </w:tcPr>
          <w:p w:rsidRPr="00BF1C5D" w:rsidR="00BF1C5D" w:rsidP="00BF1C5D" w:rsidRDefault="00BF1C5D" w14:paraId="52CEB22C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F1C5D">
              <w:rPr>
                <w:rFonts w:ascii="Corbel" w:hAnsi="Corbel"/>
                <w:sz w:val="24"/>
                <w:szCs w:val="24"/>
              </w:rPr>
              <w:t xml:space="preserve">Podstawowe zasady ustrojowe monarchii stanowej, ewolucja polskich urzędów centralnych </w:t>
            </w:r>
            <w:r w:rsidRPr="00BF1C5D">
              <w:rPr>
                <w:rFonts w:ascii="Corbel" w:hAnsi="Corbel"/>
                <w:sz w:val="24"/>
                <w:szCs w:val="24"/>
              </w:rPr>
              <w:br/>
            </w:r>
            <w:r w:rsidRPr="00BF1C5D">
              <w:rPr>
                <w:rFonts w:ascii="Corbel" w:hAnsi="Corbel"/>
                <w:sz w:val="24"/>
                <w:szCs w:val="24"/>
              </w:rPr>
              <w:t>i lokalnych doby okresu stanowej, jak również wybrane przykłady specyficznych urzędów centralnych i lokalnych ww. okresu w Europie.</w:t>
            </w:r>
          </w:p>
        </w:tc>
      </w:tr>
      <w:tr w:rsidRPr="009C54AE" w:rsidR="00BF1C5D" w:rsidTr="008D0794" w14:paraId="5D3CA45F" w14:textId="77777777">
        <w:tc>
          <w:tcPr>
            <w:tcW w:w="9520" w:type="dxa"/>
          </w:tcPr>
          <w:p w:rsidRPr="00BF1C5D" w:rsidR="00BF1C5D" w:rsidP="00BF1C5D" w:rsidRDefault="00BF1C5D" w14:paraId="40C1934C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F1C5D">
              <w:rPr>
                <w:rFonts w:ascii="Corbel" w:hAnsi="Corbel"/>
                <w:sz w:val="24"/>
                <w:szCs w:val="24"/>
              </w:rPr>
              <w:t>Podstawowe zasady ustrojowe Rzeczypospolitej Szlacheckiej i reformy ustrojowe w okresie początków monarchii konstytucyjnej. Ewolucja polskich urzędów centralnych i lokalnych doby Rzeczypospolitej Szlacheckiej.</w:t>
            </w:r>
          </w:p>
        </w:tc>
      </w:tr>
      <w:tr w:rsidRPr="009C54AE" w:rsidR="00BF1C5D" w:rsidTr="008D0794" w14:paraId="52612846" w14:textId="77777777">
        <w:tc>
          <w:tcPr>
            <w:tcW w:w="9520" w:type="dxa"/>
          </w:tcPr>
          <w:p w:rsidRPr="00BF1C5D" w:rsidR="00BF1C5D" w:rsidP="00BF1C5D" w:rsidRDefault="00BF1C5D" w14:paraId="7A7AC193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F1C5D">
              <w:rPr>
                <w:rFonts w:ascii="Corbel" w:hAnsi="Corbel"/>
                <w:sz w:val="24"/>
                <w:szCs w:val="24"/>
              </w:rPr>
              <w:t xml:space="preserve">Podstawowe zasady ustrojowe oraz wybrane przykłady specyficznych urzędów centralnych </w:t>
            </w:r>
            <w:r w:rsidRPr="00BF1C5D">
              <w:rPr>
                <w:rFonts w:ascii="Corbel" w:hAnsi="Corbel"/>
                <w:sz w:val="24"/>
                <w:szCs w:val="24"/>
              </w:rPr>
              <w:br/>
            </w:r>
            <w:r w:rsidRPr="00BF1C5D">
              <w:rPr>
                <w:rFonts w:ascii="Corbel" w:hAnsi="Corbel"/>
                <w:sz w:val="24"/>
                <w:szCs w:val="24"/>
              </w:rPr>
              <w:t>i lokalnych doby absolutyzmu w Europie.</w:t>
            </w:r>
          </w:p>
        </w:tc>
      </w:tr>
      <w:tr w:rsidRPr="009C54AE" w:rsidR="00BF1C5D" w:rsidTr="008D0794" w14:paraId="2E3FFE38" w14:textId="77777777">
        <w:tc>
          <w:tcPr>
            <w:tcW w:w="9520" w:type="dxa"/>
          </w:tcPr>
          <w:p w:rsidRPr="00BF1C5D" w:rsidR="00BF1C5D" w:rsidP="00BF1C5D" w:rsidRDefault="00BF1C5D" w14:paraId="7452F9A4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F1C5D">
              <w:rPr>
                <w:rFonts w:ascii="Corbel" w:hAnsi="Corbel"/>
                <w:sz w:val="24"/>
                <w:szCs w:val="24"/>
              </w:rPr>
              <w:t xml:space="preserve">Konstytucje Księstwa Warszawskiego i Królestwa Polskiego i ich wpływ na model administracji na ziemiach polskich. </w:t>
            </w:r>
          </w:p>
        </w:tc>
      </w:tr>
      <w:tr w:rsidRPr="009C54AE" w:rsidR="00BF1C5D" w:rsidTr="008D0794" w14:paraId="250C8711" w14:textId="77777777">
        <w:tc>
          <w:tcPr>
            <w:tcW w:w="9520" w:type="dxa"/>
          </w:tcPr>
          <w:p w:rsidRPr="00BF1C5D" w:rsidR="00BF1C5D" w:rsidP="00BF1C5D" w:rsidRDefault="00BF1C5D" w14:paraId="680864B6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F1C5D">
              <w:rPr>
                <w:rFonts w:ascii="Corbel" w:hAnsi="Corbel"/>
                <w:sz w:val="24"/>
                <w:szCs w:val="24"/>
              </w:rPr>
              <w:t xml:space="preserve">Ustrój organów powstańczych w okresie powstania listopadowego, styczniowego </w:t>
            </w:r>
            <w:r w:rsidRPr="00BF1C5D">
              <w:rPr>
                <w:rFonts w:ascii="Corbel" w:hAnsi="Corbel"/>
                <w:sz w:val="24"/>
                <w:szCs w:val="24"/>
              </w:rPr>
              <w:br/>
            </w:r>
            <w:r w:rsidRPr="00BF1C5D">
              <w:rPr>
                <w:rFonts w:ascii="Corbel" w:hAnsi="Corbel"/>
                <w:sz w:val="24"/>
                <w:szCs w:val="24"/>
              </w:rPr>
              <w:t>i krakowskiego. Administracja w Wielkim Księstwie Poznańskim, Rzeczypospolitej Krakowskiej oraz Galicji doby autonomicznej.</w:t>
            </w:r>
          </w:p>
        </w:tc>
      </w:tr>
      <w:tr w:rsidRPr="009C54AE" w:rsidR="00BF1C5D" w:rsidTr="008D0794" w14:paraId="4325F35B" w14:textId="77777777">
        <w:tc>
          <w:tcPr>
            <w:tcW w:w="9520" w:type="dxa"/>
          </w:tcPr>
          <w:p w:rsidRPr="00BF1C5D" w:rsidR="00BF1C5D" w:rsidP="00BF1C5D" w:rsidRDefault="00BF1C5D" w14:paraId="6CA64EB2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F1C5D">
              <w:rPr>
                <w:rFonts w:ascii="Corbel" w:hAnsi="Corbel"/>
                <w:sz w:val="24"/>
                <w:szCs w:val="24"/>
              </w:rPr>
              <w:t>Ewolucja urzędów administracji w Europie w XIX w.</w:t>
            </w:r>
          </w:p>
        </w:tc>
      </w:tr>
      <w:tr w:rsidRPr="009C54AE" w:rsidR="00BF1C5D" w:rsidTr="008D0794" w14:paraId="6D7D13CF" w14:textId="77777777">
        <w:tc>
          <w:tcPr>
            <w:tcW w:w="9520" w:type="dxa"/>
          </w:tcPr>
          <w:p w:rsidRPr="00BF1C5D" w:rsidR="00BF1C5D" w:rsidP="00BF1C5D" w:rsidRDefault="00BF1C5D" w14:paraId="21F5CB18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F1C5D">
              <w:rPr>
                <w:rFonts w:ascii="Corbel" w:hAnsi="Corbel"/>
                <w:sz w:val="24"/>
                <w:szCs w:val="24"/>
              </w:rPr>
              <w:t>Konstytucje II Rzeczypospolitej, nowela sierpniowa i ich wpływ na ówczesną administrację. Administracja centralna i terytorialna. Samorząd terytorialny. Terytorialne odrębności administracyjne. Sądownictwo administracyjne.</w:t>
            </w:r>
          </w:p>
        </w:tc>
      </w:tr>
      <w:tr w:rsidRPr="009C54AE" w:rsidR="00BF1C5D" w:rsidTr="008D0794" w14:paraId="7C35D2A1" w14:textId="77777777">
        <w:tc>
          <w:tcPr>
            <w:tcW w:w="9520" w:type="dxa"/>
          </w:tcPr>
          <w:p w:rsidRPr="00BF1C5D" w:rsidR="00BF1C5D" w:rsidP="00BF1C5D" w:rsidRDefault="00BF1C5D" w14:paraId="726DDFF6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F1C5D">
              <w:rPr>
                <w:rFonts w:ascii="Corbel" w:hAnsi="Corbel"/>
                <w:sz w:val="24"/>
                <w:szCs w:val="24"/>
              </w:rPr>
              <w:t>Ewolucja urzędów administracji w Europie w XX w.</w:t>
            </w:r>
          </w:p>
        </w:tc>
      </w:tr>
      <w:tr w:rsidRPr="009C54AE" w:rsidR="00BF1C5D" w:rsidTr="008D0794" w14:paraId="6AB599C9" w14:textId="77777777">
        <w:tc>
          <w:tcPr>
            <w:tcW w:w="9520" w:type="dxa"/>
          </w:tcPr>
          <w:p w:rsidRPr="00BF1C5D" w:rsidR="00BF1C5D" w:rsidP="00BF1C5D" w:rsidRDefault="00BF1C5D" w14:paraId="37DE6AD7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F1C5D">
              <w:rPr>
                <w:rFonts w:ascii="Corbel" w:hAnsi="Corbel"/>
                <w:sz w:val="24"/>
                <w:szCs w:val="24"/>
              </w:rPr>
              <w:t>Ustrój administracji państwowej w Polsce Ludowej. Podział terytorialny państwa. Administracja centralna i terytorialna. Kontrola administracji.</w:t>
            </w:r>
          </w:p>
        </w:tc>
      </w:tr>
    </w:tbl>
    <w:p w:rsidR="00865388" w:rsidP="00E607E8" w:rsidRDefault="00865388" w14:paraId="115B5B8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9F4610" w14:paraId="37C7DEEC" w14:textId="70DE0B1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656AED" w:rsidP="00656AED" w:rsidRDefault="00656AED" w14:paraId="7A88D463" w14:textId="26BA29AB">
      <w:pPr>
        <w:pStyle w:val="Punktygwne"/>
        <w:spacing w:before="0" w:after="0"/>
        <w:ind w:left="851" w:hanging="851"/>
        <w:jc w:val="both"/>
        <w:rPr>
          <w:rFonts w:ascii="Corbel" w:hAnsi="Corbel"/>
          <w:b w:val="0"/>
          <w:smallCaps w:val="0"/>
          <w:szCs w:val="24"/>
        </w:rPr>
      </w:pPr>
      <w:r w:rsidRPr="00603AD6">
        <w:rPr>
          <w:rFonts w:ascii="Corbel" w:hAnsi="Corbel"/>
          <w:bCs/>
          <w:smallCaps w:val="0"/>
          <w:szCs w:val="24"/>
        </w:rPr>
        <w:t>Wykłady</w:t>
      </w:r>
      <w:r>
        <w:rPr>
          <w:rFonts w:ascii="Corbel" w:hAnsi="Corbel"/>
          <w:b w:val="0"/>
          <w:smallCaps w:val="0"/>
          <w:szCs w:val="24"/>
        </w:rPr>
        <w:t xml:space="preserve"> – wykład informacyjny z elementami wykładu problemowego, wymianą poglądów, wykład z prezentacją multimedialną.</w:t>
      </w:r>
    </w:p>
    <w:p w:rsidRPr="00B169DF" w:rsidR="00E960BB" w:rsidP="009C54AE" w:rsidRDefault="00E960BB" w14:paraId="2F33D2B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C61DC5" w14:paraId="7228032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Pr="00B169DF" w:rsidR="0085747A">
        <w:rPr>
          <w:rFonts w:ascii="Corbel" w:hAnsi="Corbel"/>
          <w:smallCaps w:val="0"/>
          <w:szCs w:val="24"/>
        </w:rPr>
        <w:t>METODY I KRYTERIA OCENY</w:t>
      </w:r>
      <w:r w:rsidRPr="00B169DF" w:rsidR="009F4610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040F053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85747A" w14:paraId="4F4781B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Pr="00B169DF" w:rsidR="00C05F44">
        <w:rPr>
          <w:rFonts w:ascii="Corbel" w:hAnsi="Corbel"/>
          <w:smallCaps w:val="0"/>
          <w:szCs w:val="24"/>
        </w:rPr>
        <w:t>uczenia się</w:t>
      </w:r>
    </w:p>
    <w:p w:rsidRPr="00B169DF" w:rsidR="0085747A" w:rsidP="009C54AE" w:rsidRDefault="0085747A" w14:paraId="054843E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72"/>
        <w:gridCol w:w="5531"/>
        <w:gridCol w:w="2117"/>
      </w:tblGrid>
      <w:tr w:rsidRPr="00B169DF" w:rsidR="0085747A" w:rsidTr="009618E5" w14:paraId="226D9E85" w14:textId="77777777">
        <w:tc>
          <w:tcPr>
            <w:tcW w:w="1872" w:type="dxa"/>
            <w:vAlign w:val="center"/>
          </w:tcPr>
          <w:p w:rsidRPr="00B169DF" w:rsidR="0085747A" w:rsidP="009C54AE" w:rsidRDefault="0071620A" w14:paraId="40623A3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31" w:type="dxa"/>
            <w:vAlign w:val="center"/>
          </w:tcPr>
          <w:p w:rsidRPr="00B169DF" w:rsidR="0085747A" w:rsidP="009C54AE" w:rsidRDefault="00F974DA" w14:paraId="135FC0B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B169DF" w:rsidR="0085747A" w:rsidP="009C54AE" w:rsidRDefault="009F4610" w14:paraId="5B70446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B169DF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B169DF" w:rsidR="00923D7D" w:rsidP="009C54AE" w:rsidRDefault="0085747A" w14:paraId="7CFD182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B169DF" w:rsidR="0085747A" w:rsidP="009C54AE" w:rsidRDefault="0085747A" w14:paraId="1494903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B169DF" w:rsidR="0085747A" w:rsidTr="009618E5" w14:paraId="3A51B283" w14:textId="77777777">
        <w:tc>
          <w:tcPr>
            <w:tcW w:w="1872" w:type="dxa"/>
          </w:tcPr>
          <w:p w:rsidRPr="00B169DF" w:rsidR="0085747A" w:rsidP="009C54AE" w:rsidRDefault="00656AED" w14:paraId="6267168D" w14:textId="5F22387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 – Ek _08</w:t>
            </w:r>
          </w:p>
        </w:tc>
        <w:tc>
          <w:tcPr>
            <w:tcW w:w="5531" w:type="dxa"/>
          </w:tcPr>
          <w:p w:rsidRPr="00B169DF" w:rsidR="0085747A" w:rsidP="009C54AE" w:rsidRDefault="00656AED" w14:paraId="27D90EF1" w14:textId="4A38FD3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>Obserwacja w trakcie zajęć,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24278">
              <w:rPr>
                <w:rFonts w:ascii="Corbel" w:hAnsi="Corbel"/>
                <w:b w:val="0"/>
                <w:smallCaps w:val="0"/>
                <w:szCs w:val="24"/>
              </w:rPr>
              <w:t>kolokwium,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24278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7" w:type="dxa"/>
          </w:tcPr>
          <w:p w:rsidRPr="00B169DF" w:rsidR="0085747A" w:rsidP="009C54AE" w:rsidRDefault="00656AED" w14:paraId="4D1F06B9" w14:textId="3881D0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Pr="00B169DF" w:rsidR="0085747A" w:rsidTr="009618E5" w14:paraId="635E67C7" w14:textId="77777777">
        <w:tc>
          <w:tcPr>
            <w:tcW w:w="1872" w:type="dxa"/>
          </w:tcPr>
          <w:p w:rsidRPr="00B169DF" w:rsidR="0085747A" w:rsidP="009C54AE" w:rsidRDefault="0085747A" w14:paraId="6B3A141E" w14:textId="50F6A2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656AED">
              <w:rPr>
                <w:rFonts w:ascii="Corbel" w:hAnsi="Corbel"/>
                <w:b w:val="0"/>
                <w:szCs w:val="24"/>
              </w:rPr>
              <w:t>9 – Ek_10</w:t>
            </w:r>
          </w:p>
        </w:tc>
        <w:tc>
          <w:tcPr>
            <w:tcW w:w="5531" w:type="dxa"/>
          </w:tcPr>
          <w:p w:rsidRPr="00B169DF" w:rsidR="0085747A" w:rsidP="009C54AE" w:rsidRDefault="00656AED" w14:paraId="2E22BC82" w14:textId="0D1D65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B169DF" w:rsidR="0085747A" w:rsidP="009C54AE" w:rsidRDefault="00656AED" w14:paraId="05A69994" w14:textId="3B5B4B4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Pr="00B169DF" w:rsidR="00923D7D" w:rsidP="009C54AE" w:rsidRDefault="00923D7D" w14:paraId="37C0332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3E1941" w14:paraId="637754A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Pr="00B169DF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B169DF" w:rsidR="00923D7D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73F783A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00923D7D" w14:paraId="79EB57FB" w14:textId="77777777">
        <w:tc>
          <w:tcPr>
            <w:tcW w:w="9670" w:type="dxa"/>
          </w:tcPr>
          <w:p w:rsidRPr="002B3B90" w:rsidR="0085747A" w:rsidP="009618E5" w:rsidRDefault="00963300" w14:paraId="2BB5D64F" w14:textId="7B1AE005">
            <w:pPr>
              <w:pStyle w:val="Punktygwne"/>
              <w:spacing w:before="0" w:after="0"/>
              <w:ind w:left="352" w:hanging="425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34C75">
              <w:rPr>
                <w:rFonts w:ascii="Corbel" w:hAnsi="Corbel"/>
                <w:smallCaps w:val="0"/>
                <w:szCs w:val="24"/>
              </w:rPr>
              <w:t>Wykłady –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egzamin </w:t>
            </w:r>
            <w:r w:rsidRPr="00F62CD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formie </w:t>
            </w:r>
            <w:r w:rsidR="002B3B90">
              <w:rPr>
                <w:rFonts w:ascii="Corbel" w:hAnsi="Corbel"/>
                <w:b w:val="0"/>
                <w:bCs/>
                <w:smallCaps w:val="0"/>
                <w:szCs w:val="24"/>
              </w:rPr>
              <w:t>ustnej.</w:t>
            </w:r>
            <w:r w:rsidR="009618E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</w:tc>
      </w:tr>
    </w:tbl>
    <w:p w:rsidRPr="00B169DF" w:rsidR="0085747A" w:rsidP="002B3B90" w:rsidRDefault="0085747A" w14:paraId="549B3CBB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Pr="00B169DF" w:rsidR="009F4610" w:rsidP="009C54AE" w:rsidRDefault="0085747A" w14:paraId="6275B835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Pr="00B169DF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B169DF" w:rsidR="0085747A" w:rsidP="009C54AE" w:rsidRDefault="0085747A" w14:paraId="5928C72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B169DF" w:rsidR="0085747A" w:rsidTr="003E1941" w14:paraId="128DDC9A" w14:textId="77777777">
        <w:tc>
          <w:tcPr>
            <w:tcW w:w="4962" w:type="dxa"/>
            <w:vAlign w:val="center"/>
          </w:tcPr>
          <w:p w:rsidRPr="00B169DF" w:rsidR="0085747A" w:rsidP="009C54AE" w:rsidRDefault="00C61DC5" w14:paraId="0C6C433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B169DF" w:rsidR="0085747A" w:rsidP="009C54AE" w:rsidRDefault="00C61DC5" w14:paraId="305A482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B169DF" w:rsidR="0085747A" w:rsidTr="00923D7D" w14:paraId="02C37FE3" w14:textId="77777777">
        <w:tc>
          <w:tcPr>
            <w:tcW w:w="4962" w:type="dxa"/>
          </w:tcPr>
          <w:p w:rsidRPr="00B169DF" w:rsidR="0085747A" w:rsidP="009C54AE" w:rsidRDefault="00C61DC5" w14:paraId="6754C5C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169DF" w:rsidR="003F205D">
              <w:rPr>
                <w:rFonts w:ascii="Corbel" w:hAnsi="Corbel"/>
                <w:sz w:val="24"/>
                <w:szCs w:val="24"/>
              </w:rPr>
              <w:t>z </w:t>
            </w:r>
            <w:r w:rsidRPr="00B169DF"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Pr="00B169DF" w:rsidR="0085747A" w:rsidP="009618E5" w:rsidRDefault="00963300" w14:paraId="3A344839" w14:textId="071B75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Wykłady – 30 godz.</w:t>
            </w:r>
          </w:p>
        </w:tc>
      </w:tr>
      <w:tr w:rsidRPr="00B169DF" w:rsidR="00C61DC5" w:rsidTr="00923D7D" w14:paraId="2A4AABEF" w14:textId="77777777">
        <w:tc>
          <w:tcPr>
            <w:tcW w:w="4962" w:type="dxa"/>
          </w:tcPr>
          <w:p w:rsidRPr="00B169DF" w:rsidR="00C61DC5" w:rsidP="009C54AE" w:rsidRDefault="00C61DC5" w14:paraId="210DDE6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00B169DF"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B169DF" w:rsidR="00C61DC5" w:rsidP="009C54AE" w:rsidRDefault="00C61DC5" w14:paraId="2C195B4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B169DF" w:rsidR="00C61DC5" w:rsidP="00963300" w:rsidRDefault="009618E5" w14:paraId="63CF7F11" w14:textId="3FD70B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  <w:r w:rsidR="00963300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B169DF" w:rsidR="00C61DC5" w:rsidTr="00923D7D" w14:paraId="3796D0EB" w14:textId="77777777">
        <w:tc>
          <w:tcPr>
            <w:tcW w:w="4962" w:type="dxa"/>
          </w:tcPr>
          <w:p w:rsidRPr="00B169DF" w:rsidR="00C61DC5" w:rsidP="009C54AE" w:rsidRDefault="00C61DC5" w14:paraId="1BAAD611" w14:textId="1B6F61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9618E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B169DF" w:rsidR="00C61DC5" w:rsidP="00963300" w:rsidRDefault="009618E5" w14:paraId="03E3072C" w14:textId="4ABD22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963300">
              <w:rPr>
                <w:rFonts w:ascii="Corbel" w:hAnsi="Corbel"/>
                <w:sz w:val="24"/>
                <w:szCs w:val="24"/>
              </w:rPr>
              <w:t>0 godz.</w:t>
            </w:r>
          </w:p>
        </w:tc>
      </w:tr>
      <w:tr w:rsidRPr="00B169DF" w:rsidR="0085747A" w:rsidTr="00923D7D" w14:paraId="1ADE6CE7" w14:textId="77777777">
        <w:tc>
          <w:tcPr>
            <w:tcW w:w="4962" w:type="dxa"/>
          </w:tcPr>
          <w:p w:rsidRPr="00B169DF" w:rsidR="0085747A" w:rsidP="009C54AE" w:rsidRDefault="0085747A" w14:paraId="2FD9881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B169DF" w:rsidR="0085747A" w:rsidP="00963300" w:rsidRDefault="00963300" w14:paraId="4747719D" w14:textId="42FCF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  <w:r w:rsidR="009618E5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B169DF" w:rsidR="0085747A" w:rsidTr="00923D7D" w14:paraId="071C4E58" w14:textId="77777777">
        <w:tc>
          <w:tcPr>
            <w:tcW w:w="4962" w:type="dxa"/>
          </w:tcPr>
          <w:p w:rsidRPr="00B169DF" w:rsidR="0085747A" w:rsidP="009C54AE" w:rsidRDefault="0085747A" w14:paraId="62049DB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B169DF" w:rsidR="0085747A" w:rsidP="00963300" w:rsidRDefault="00963300" w14:paraId="6623D12B" w14:textId="3FF5DF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punktów</w:t>
            </w:r>
          </w:p>
        </w:tc>
      </w:tr>
    </w:tbl>
    <w:p w:rsidRPr="00B169DF" w:rsidR="0085747A" w:rsidP="009C54AE" w:rsidRDefault="00923D7D" w14:paraId="63F632C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B169DF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B169DF" w:rsidR="003E1941" w:rsidP="009C54AE" w:rsidRDefault="003E1941" w14:paraId="7706C79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71620A" w14:paraId="5A24011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Pr="00B169DF" w:rsidR="0085747A">
        <w:rPr>
          <w:rFonts w:ascii="Corbel" w:hAnsi="Corbel"/>
          <w:smallCaps w:val="0"/>
          <w:szCs w:val="24"/>
        </w:rPr>
        <w:t>PRAKTYKI ZAWO</w:t>
      </w:r>
      <w:r w:rsidRPr="00B169DF" w:rsidR="009D3F3B">
        <w:rPr>
          <w:rFonts w:ascii="Corbel" w:hAnsi="Corbel"/>
          <w:smallCaps w:val="0"/>
          <w:szCs w:val="24"/>
        </w:rPr>
        <w:t>DOWE W RAMACH PRZEDMIOTU</w:t>
      </w:r>
    </w:p>
    <w:p w:rsidRPr="00B169DF" w:rsidR="0085747A" w:rsidP="009C54AE" w:rsidRDefault="0085747A" w14:paraId="324B88C8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715"/>
        <w:gridCol w:w="3798"/>
      </w:tblGrid>
      <w:tr w:rsidRPr="00B169DF" w:rsidR="0085747A" w:rsidTr="00963300" w14:paraId="638E76A1" w14:textId="77777777">
        <w:trPr>
          <w:trHeight w:val="397"/>
        </w:trPr>
        <w:tc>
          <w:tcPr>
            <w:tcW w:w="3715" w:type="dxa"/>
          </w:tcPr>
          <w:p w:rsidRPr="00B169DF" w:rsidR="0085747A" w:rsidP="009C54AE" w:rsidRDefault="0085747A" w14:paraId="16CB32E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798" w:type="dxa"/>
          </w:tcPr>
          <w:p w:rsidRPr="00B169DF" w:rsidR="0085747A" w:rsidP="009C54AE" w:rsidRDefault="00963300" w14:paraId="0C6D98E0" w14:textId="5F5237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--------------------------------------------</w:t>
            </w:r>
          </w:p>
        </w:tc>
      </w:tr>
      <w:tr w:rsidRPr="00B169DF" w:rsidR="0085747A" w:rsidTr="00963300" w14:paraId="276FFB2E" w14:textId="77777777">
        <w:trPr>
          <w:trHeight w:val="397"/>
        </w:trPr>
        <w:tc>
          <w:tcPr>
            <w:tcW w:w="3715" w:type="dxa"/>
          </w:tcPr>
          <w:p w:rsidRPr="00B169DF" w:rsidR="0085747A" w:rsidP="00963300" w:rsidRDefault="0085747A" w14:paraId="6B69F3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798" w:type="dxa"/>
          </w:tcPr>
          <w:p w:rsidRPr="00B169DF" w:rsidR="00963300" w:rsidP="00963300" w:rsidRDefault="00963300" w14:paraId="5AB3311D" w14:textId="44E4D8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--------------------------------------------</w:t>
            </w:r>
          </w:p>
        </w:tc>
      </w:tr>
    </w:tbl>
    <w:p w:rsidR="003E1941" w:rsidP="009C54AE" w:rsidRDefault="003E1941" w14:paraId="0E03DEC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BE414E" w:rsidP="009C54AE" w:rsidRDefault="00BE414E" w14:paraId="020C2CB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675843" w14:paraId="4586C55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Pr="00B169DF" w:rsidR="0085747A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Pr="00B169DF" w:rsidR="00675843" w:rsidP="009C54AE" w:rsidRDefault="00675843" w14:paraId="5E4EAD1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B169DF" w:rsidR="0085747A" w:rsidTr="45E9BF56" w14:paraId="3C773E1F" w14:textId="77777777">
        <w:trPr>
          <w:trHeight w:val="397"/>
        </w:trPr>
        <w:tc>
          <w:tcPr>
            <w:tcW w:w="7513" w:type="dxa"/>
            <w:tcMar/>
          </w:tcPr>
          <w:p w:rsidRPr="002B3B90" w:rsidR="0085747A" w:rsidP="002B3B90" w:rsidRDefault="0085747A" w14:paraId="4B4A0409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2B3B90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963300" w:rsidP="002B3B90" w:rsidRDefault="00963300" w14:paraId="71899FD6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T.</w:t>
            </w:r>
            <w:r w:rsidRPr="00DC3D5E">
              <w:rPr>
                <w:rFonts w:ascii="Corbel" w:hAnsi="Corbel"/>
                <w:b w:val="0"/>
                <w:smallCaps w:val="0"/>
                <w:szCs w:val="24"/>
              </w:rPr>
              <w:t xml:space="preserve"> Maciejewski, </w:t>
            </w:r>
            <w:r w:rsidRPr="004B5B06">
              <w:rPr>
                <w:rFonts w:ascii="Corbel" w:hAnsi="Corbel"/>
                <w:b w:val="0"/>
                <w:i/>
                <w:smallCaps w:val="0"/>
                <w:szCs w:val="24"/>
              </w:rPr>
              <w:t>Historia administracji,</w:t>
            </w:r>
            <w:r w:rsidRPr="00DC3D5E">
              <w:rPr>
                <w:rFonts w:ascii="Corbel" w:hAnsi="Corbel"/>
                <w:b w:val="0"/>
                <w:smallCaps w:val="0"/>
                <w:szCs w:val="24"/>
              </w:rPr>
              <w:t xml:space="preserve"> Warszawa 2006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:rsidR="002B3B90" w:rsidP="002B3B90" w:rsidRDefault="00963300" w14:paraId="32E2A2B1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D960D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J. Bardach, B. Leśnodorski, M. Pietrzak, </w:t>
            </w:r>
            <w:r w:rsidRPr="00D960DA"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 xml:space="preserve">Historia państwa i prawa </w:t>
            </w:r>
            <w:r w:rsidRPr="002B3B90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polskiego</w:t>
            </w:r>
            <w:r w:rsidRPr="00D960DA"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>,</w:t>
            </w:r>
            <w:r w:rsidRPr="00D960D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Warszawa 1994 i następne (ostatnie wyd. 6, Warszawa 2010 – pt. </w:t>
            </w:r>
            <w:r w:rsidRPr="00D960DA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szCs w:val="24"/>
              </w:rPr>
              <w:t>Historia ustroju i prawa polskiego</w:t>
            </w:r>
            <w:r w:rsidRPr="00D960D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);</w:t>
            </w:r>
          </w:p>
          <w:p w:rsidRPr="002B3B90" w:rsidR="00963300" w:rsidP="002B3B90" w:rsidRDefault="002B3B90" w14:paraId="0B544F6A" w14:textId="15EFA4C2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W. Witkowski, </w:t>
            </w:r>
            <w:r w:rsidRPr="002B3B9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szCs w:val="24"/>
              </w:rPr>
              <w:t>Historia administracji w Polsce 1767-2020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 wyd. II, Warszawa 2021.</w:t>
            </w:r>
          </w:p>
        </w:tc>
      </w:tr>
      <w:tr w:rsidRPr="00B169DF" w:rsidR="0085747A" w:rsidTr="45E9BF56" w14:paraId="4A80EC96" w14:textId="77777777">
        <w:trPr>
          <w:trHeight w:val="397"/>
        </w:trPr>
        <w:tc>
          <w:tcPr>
            <w:tcW w:w="7513" w:type="dxa"/>
            <w:tcMar/>
          </w:tcPr>
          <w:p w:rsidRPr="002B3B90" w:rsidR="0085747A" w:rsidP="009C54AE" w:rsidRDefault="0085747A" w14:paraId="5B22F985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2B3B90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Pr="00DC3D5E" w:rsidR="00963300" w:rsidP="00963300" w:rsidRDefault="00963300" w14:paraId="74503B5E" w14:textId="7777777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W.</w:t>
            </w:r>
            <w:r w:rsidRPr="00DC3D5E">
              <w:rPr>
                <w:rFonts w:ascii="Corbel" w:hAnsi="Corbel" w:eastAsia="Cambria"/>
                <w:sz w:val="24"/>
                <w:szCs w:val="24"/>
              </w:rPr>
              <w:t xml:space="preserve"> Ćwik, </w:t>
            </w:r>
            <w:r w:rsidRPr="00DC3D5E">
              <w:rPr>
                <w:rFonts w:ascii="Corbel" w:hAnsi="Corbel" w:eastAsia="Cambria"/>
                <w:i/>
                <w:sz w:val="24"/>
                <w:szCs w:val="24"/>
              </w:rPr>
              <w:t>Historia administracji</w:t>
            </w:r>
            <w:r>
              <w:rPr>
                <w:rFonts w:ascii="Corbel" w:hAnsi="Corbel" w:eastAsia="Cambria"/>
                <w:sz w:val="24"/>
                <w:szCs w:val="24"/>
              </w:rPr>
              <w:t>, Zamość 2004;</w:t>
            </w:r>
          </w:p>
          <w:p w:rsidRPr="00DC3D5E" w:rsidR="00963300" w:rsidP="00963300" w:rsidRDefault="00963300" w14:paraId="45027F6E" w14:textId="7A5A073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H.</w:t>
            </w:r>
            <w:r w:rsidRPr="00DC3D5E">
              <w:rPr>
                <w:rFonts w:ascii="Corbel" w:hAnsi="Corbel" w:eastAsia="Cambria"/>
                <w:sz w:val="24"/>
                <w:szCs w:val="24"/>
              </w:rPr>
              <w:t xml:space="preserve"> Izdebski, </w:t>
            </w:r>
            <w:r w:rsidRPr="00DC3D5E">
              <w:rPr>
                <w:rFonts w:ascii="Corbel" w:hAnsi="Corbel" w:eastAsia="Cambria"/>
                <w:i/>
                <w:sz w:val="24"/>
                <w:szCs w:val="24"/>
              </w:rPr>
              <w:t>Historia administracji</w:t>
            </w:r>
            <w:r>
              <w:rPr>
                <w:rFonts w:ascii="Corbel" w:hAnsi="Corbel" w:eastAsia="Cambria"/>
                <w:sz w:val="24"/>
                <w:szCs w:val="24"/>
              </w:rPr>
              <w:t>, Warszawa 1996 i następne;</w:t>
            </w:r>
          </w:p>
          <w:p w:rsidRPr="00DC3D5E" w:rsidR="00963300" w:rsidP="00963300" w:rsidRDefault="00963300" w14:paraId="0BDF8996" w14:textId="7777777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P. Cichoń, M.</w:t>
            </w:r>
            <w:r w:rsidRPr="00DC3D5E">
              <w:rPr>
                <w:rFonts w:ascii="Corbel" w:hAnsi="Corbel"/>
                <w:sz w:val="24"/>
                <w:szCs w:val="24"/>
              </w:rPr>
              <w:t xml:space="preserve"> Nowakowski, </w:t>
            </w:r>
            <w:r w:rsidRPr="00DC3D5E">
              <w:rPr>
                <w:rFonts w:ascii="Corbel" w:hAnsi="Corbel"/>
                <w:i/>
                <w:sz w:val="24"/>
                <w:szCs w:val="24"/>
              </w:rPr>
              <w:t>Historia administracji,</w:t>
            </w:r>
            <w:r w:rsidRPr="00DC3D5E">
              <w:rPr>
                <w:rFonts w:ascii="Corbel" w:hAnsi="Corbel"/>
                <w:sz w:val="24"/>
                <w:szCs w:val="24"/>
              </w:rPr>
              <w:t xml:space="preserve"> Warszawa 2010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  <w:p w:rsidRPr="00DC3D5E" w:rsidR="00963300" w:rsidP="00963300" w:rsidRDefault="00963300" w14:paraId="19AE052E" w14:textId="7777777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W.</w:t>
            </w:r>
            <w:r w:rsidRPr="00DC3D5E">
              <w:rPr>
                <w:rFonts w:ascii="Corbel" w:hAnsi="Corbel" w:eastAsia="Cambria"/>
                <w:sz w:val="24"/>
                <w:szCs w:val="24"/>
              </w:rPr>
              <w:t xml:space="preserve"> Ćwik, </w:t>
            </w:r>
            <w:r>
              <w:rPr>
                <w:rFonts w:ascii="Corbel" w:hAnsi="Corbel" w:eastAsia="Cambria"/>
                <w:sz w:val="24"/>
                <w:szCs w:val="24"/>
              </w:rPr>
              <w:t xml:space="preserve">W. Mróz, A. </w:t>
            </w:r>
            <w:r w:rsidRPr="00DC3D5E">
              <w:rPr>
                <w:rFonts w:ascii="Corbel" w:hAnsi="Corbel" w:eastAsia="Cambria"/>
                <w:sz w:val="24"/>
                <w:szCs w:val="24"/>
              </w:rPr>
              <w:t xml:space="preserve">Witkowski, </w:t>
            </w:r>
            <w:r w:rsidRPr="00DC3D5E">
              <w:rPr>
                <w:rFonts w:ascii="Corbel" w:hAnsi="Corbel" w:eastAsia="Cambria"/>
                <w:i/>
                <w:sz w:val="24"/>
                <w:szCs w:val="24"/>
              </w:rPr>
              <w:t>Administracja w systemie ustrojowym Polski do 1939 r.</w:t>
            </w:r>
            <w:r>
              <w:rPr>
                <w:rFonts w:ascii="Corbel" w:hAnsi="Corbel" w:eastAsia="Cambria"/>
                <w:sz w:val="24"/>
                <w:szCs w:val="24"/>
              </w:rPr>
              <w:t>, Przemyśl 1997;</w:t>
            </w:r>
          </w:p>
          <w:p w:rsidRPr="00DC3D5E" w:rsidR="00963300" w:rsidP="00963300" w:rsidRDefault="00963300" w14:paraId="44096657" w14:textId="7777777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W.</w:t>
            </w:r>
            <w:r w:rsidRPr="00DC3D5E">
              <w:rPr>
                <w:rFonts w:ascii="Corbel" w:hAnsi="Corbel" w:eastAsia="Cambria"/>
                <w:sz w:val="24"/>
                <w:szCs w:val="24"/>
              </w:rPr>
              <w:t xml:space="preserve"> Mróz, </w:t>
            </w:r>
            <w:r w:rsidRPr="00DC3D5E">
              <w:rPr>
                <w:rFonts w:ascii="Corbel" w:hAnsi="Corbel" w:eastAsia="Cambria"/>
                <w:i/>
                <w:sz w:val="24"/>
                <w:szCs w:val="24"/>
              </w:rPr>
              <w:t>Administracja rządowa i samorządowa w Europie w dobie nowożytnej</w:t>
            </w:r>
            <w:r>
              <w:rPr>
                <w:rFonts w:ascii="Corbel" w:hAnsi="Corbel" w:eastAsia="Cambria"/>
                <w:sz w:val="24"/>
                <w:szCs w:val="24"/>
              </w:rPr>
              <w:t>, Przemyśl 2003;</w:t>
            </w:r>
          </w:p>
          <w:p w:rsidRPr="00DC3D5E" w:rsidR="00963300" w:rsidP="00963300" w:rsidRDefault="00963300" w14:paraId="37A7ED06" w14:textId="7777777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J. Malec, D.</w:t>
            </w:r>
            <w:r w:rsidRPr="00DC3D5E">
              <w:rPr>
                <w:rFonts w:ascii="Corbel" w:hAnsi="Corbel"/>
                <w:sz w:val="24"/>
                <w:szCs w:val="24"/>
              </w:rPr>
              <w:t xml:space="preserve"> Malec, </w:t>
            </w:r>
            <w:r w:rsidRPr="00DC3D5E">
              <w:rPr>
                <w:rFonts w:ascii="Corbel" w:hAnsi="Corbel"/>
                <w:i/>
                <w:sz w:val="24"/>
                <w:szCs w:val="24"/>
              </w:rPr>
              <w:t xml:space="preserve">Historia administracji i myśli administracyjnej, </w:t>
            </w:r>
            <w:r w:rsidRPr="00DC3D5E">
              <w:rPr>
                <w:rFonts w:ascii="Corbel" w:hAnsi="Corbel"/>
                <w:sz w:val="24"/>
                <w:szCs w:val="24"/>
              </w:rPr>
              <w:t>Kraków 2003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  <w:p w:rsidRPr="00DC3D5E" w:rsidR="00963300" w:rsidP="00963300" w:rsidRDefault="00000000" w14:paraId="403CDBB7" w14:textId="7777777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 w:eastAsia="Cambria"/>
                <w:sz w:val="24"/>
                <w:szCs w:val="24"/>
              </w:rPr>
            </w:pPr>
            <w:hyperlink w:tooltip="Andrzej Gaca (strona nie istnieje)" w:history="1" r:id="rId8">
              <w:r w:rsidR="00963300">
                <w:rPr>
                  <w:rFonts w:ascii="Corbel" w:hAnsi="Corbel" w:eastAsia="Cambria"/>
                  <w:color w:val="000000"/>
                  <w:sz w:val="24"/>
                  <w:szCs w:val="24"/>
                </w:rPr>
                <w:t>A.</w:t>
              </w:r>
              <w:r w:rsidRPr="00DC3D5E" w:rsidR="00963300">
                <w:rPr>
                  <w:rFonts w:ascii="Corbel" w:hAnsi="Corbel" w:eastAsia="Cambria"/>
                  <w:color w:val="000000"/>
                  <w:sz w:val="24"/>
                  <w:szCs w:val="24"/>
                </w:rPr>
                <w:t xml:space="preserve"> Gaca</w:t>
              </w:r>
            </w:hyperlink>
            <w:r w:rsidRPr="00DC3D5E" w:rsidR="00963300">
              <w:rPr>
                <w:rFonts w:ascii="Corbel" w:hAnsi="Corbel" w:eastAsia="Cambria"/>
                <w:color w:val="000000"/>
                <w:sz w:val="24"/>
                <w:szCs w:val="24"/>
              </w:rPr>
              <w:t xml:space="preserve">, </w:t>
            </w:r>
            <w:hyperlink w:tooltip="Krystyna Kamińska" w:history="1" r:id="rId9">
              <w:r w:rsidR="00963300">
                <w:rPr>
                  <w:rFonts w:ascii="Corbel" w:hAnsi="Corbel" w:eastAsia="Cambria"/>
                  <w:color w:val="000000"/>
                  <w:sz w:val="24"/>
                  <w:szCs w:val="24"/>
                </w:rPr>
                <w:t>K.</w:t>
              </w:r>
              <w:r w:rsidRPr="00DC3D5E" w:rsidR="00963300">
                <w:rPr>
                  <w:rFonts w:ascii="Corbel" w:hAnsi="Corbel" w:eastAsia="Cambria"/>
                  <w:color w:val="000000"/>
                  <w:sz w:val="24"/>
                  <w:szCs w:val="24"/>
                </w:rPr>
                <w:t xml:space="preserve"> Kamińska</w:t>
              </w:r>
            </w:hyperlink>
            <w:r w:rsidRPr="00DC3D5E" w:rsidR="00963300">
              <w:rPr>
                <w:rFonts w:ascii="Corbel" w:hAnsi="Corbel" w:eastAsia="Cambria"/>
                <w:color w:val="000000"/>
                <w:sz w:val="24"/>
                <w:szCs w:val="24"/>
              </w:rPr>
              <w:t xml:space="preserve">, </w:t>
            </w:r>
            <w:r w:rsidRPr="00DC3D5E" w:rsidR="00963300">
              <w:rPr>
                <w:rFonts w:ascii="Corbel" w:hAnsi="Corbel" w:eastAsia="Cambria"/>
                <w:i/>
                <w:color w:val="000000"/>
                <w:sz w:val="24"/>
                <w:szCs w:val="24"/>
              </w:rPr>
              <w:t xml:space="preserve">Historia powszechna ustrojów państwowych, </w:t>
            </w:r>
            <w:r w:rsidR="00963300">
              <w:rPr>
                <w:rFonts w:ascii="Corbel" w:hAnsi="Corbel" w:eastAsia="Cambria"/>
                <w:color w:val="000000"/>
                <w:sz w:val="24"/>
                <w:szCs w:val="24"/>
              </w:rPr>
              <w:t>Toruń 2002;</w:t>
            </w:r>
          </w:p>
          <w:p w:rsidRPr="00DC3D5E" w:rsidR="00963300" w:rsidP="00963300" w:rsidRDefault="00000000" w14:paraId="79C5E1D4" w14:textId="7777777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 w:eastAsia="Cambria"/>
                <w:sz w:val="24"/>
                <w:szCs w:val="24"/>
              </w:rPr>
            </w:pPr>
            <w:hyperlink w:tooltip="Grzegorz Górski" w:history="1" r:id="rId10">
              <w:r w:rsidR="00963300">
                <w:rPr>
                  <w:rFonts w:ascii="Corbel" w:hAnsi="Corbel" w:eastAsia="Cambria"/>
                  <w:color w:val="000000"/>
                  <w:sz w:val="24"/>
                  <w:szCs w:val="24"/>
                </w:rPr>
                <w:t>G.</w:t>
              </w:r>
              <w:r w:rsidRPr="00DC3D5E" w:rsidR="00963300">
                <w:rPr>
                  <w:rFonts w:ascii="Corbel" w:hAnsi="Corbel" w:eastAsia="Cambria"/>
                  <w:color w:val="000000"/>
                  <w:sz w:val="24"/>
                  <w:szCs w:val="24"/>
                </w:rPr>
                <w:t xml:space="preserve"> Górski</w:t>
              </w:r>
            </w:hyperlink>
            <w:r w:rsidRPr="00DC3D5E" w:rsidR="00963300">
              <w:rPr>
                <w:rFonts w:ascii="Corbel" w:hAnsi="Corbel" w:eastAsia="Cambria"/>
                <w:color w:val="000000"/>
                <w:sz w:val="24"/>
                <w:szCs w:val="24"/>
              </w:rPr>
              <w:t xml:space="preserve">, </w:t>
            </w:r>
            <w:r w:rsidRPr="00DC3D5E" w:rsidR="00963300">
              <w:rPr>
                <w:rFonts w:ascii="Corbel" w:hAnsi="Corbel" w:eastAsia="Cambria"/>
                <w:i/>
                <w:color w:val="000000"/>
                <w:sz w:val="24"/>
                <w:szCs w:val="24"/>
              </w:rPr>
              <w:t>Historia administracji,</w:t>
            </w:r>
            <w:r w:rsidR="00963300">
              <w:rPr>
                <w:rFonts w:ascii="Corbel" w:hAnsi="Corbel" w:eastAsia="Cambria"/>
                <w:color w:val="000000"/>
                <w:sz w:val="24"/>
                <w:szCs w:val="24"/>
              </w:rPr>
              <w:t xml:space="preserve"> Warszawa 2002;</w:t>
            </w:r>
          </w:p>
          <w:p w:rsidRPr="00DC3D5E" w:rsidR="00963300" w:rsidP="00963300" w:rsidRDefault="00963300" w14:paraId="377586DD" w14:textId="58F6EB7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45E9BF56" w:rsidR="7DC0539F">
              <w:rPr>
                <w:rFonts w:ascii="Corbel" w:hAnsi="Corbel" w:eastAsia="Cambria"/>
                <w:sz w:val="24"/>
                <w:szCs w:val="24"/>
              </w:rPr>
              <w:t>A. Korobowicz, W.</w:t>
            </w:r>
            <w:r w:rsidRPr="45E9BF56" w:rsidR="7DC0539F">
              <w:rPr>
                <w:rFonts w:ascii="Corbel" w:hAnsi="Corbel" w:eastAsia="Cambria"/>
                <w:sz w:val="24"/>
                <w:szCs w:val="24"/>
              </w:rPr>
              <w:t xml:space="preserve"> Witkowski, </w:t>
            </w:r>
            <w:r w:rsidRPr="45E9BF56" w:rsidR="7DC0539F">
              <w:rPr>
                <w:rFonts w:ascii="Corbel" w:hAnsi="Corbel" w:eastAsia="Cambria"/>
                <w:i w:val="1"/>
                <w:iCs w:val="1"/>
                <w:sz w:val="24"/>
                <w:szCs w:val="24"/>
              </w:rPr>
              <w:t>Historia ustroju i prawa polskiego (1772-</w:t>
            </w:r>
            <w:r w:rsidRPr="45E9BF56" w:rsidR="7DC0539F">
              <w:rPr>
                <w:rFonts w:ascii="Corbel" w:hAnsi="Corbel" w:eastAsia="Cambria"/>
                <w:i w:val="1"/>
                <w:iCs w:val="1"/>
                <w:sz w:val="24"/>
                <w:szCs w:val="24"/>
              </w:rPr>
              <w:t>1918)</w:t>
            </w:r>
            <w:r w:rsidRPr="45E9BF56" w:rsidR="7DC0539F">
              <w:rPr>
                <w:rFonts w:ascii="Corbel" w:hAnsi="Corbel" w:eastAsia="Cambria"/>
                <w:sz w:val="24"/>
                <w:szCs w:val="24"/>
              </w:rPr>
              <w:t>, Kraków 1998;</w:t>
            </w:r>
          </w:p>
          <w:p w:rsidRPr="00DC3D5E" w:rsidR="00963300" w:rsidP="00963300" w:rsidRDefault="00963300" w14:paraId="32C3A813" w14:textId="67DC57C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45E9BF56" w:rsidR="7DC0539F">
              <w:rPr>
                <w:rFonts w:ascii="Corbel" w:hAnsi="Corbel" w:eastAsia="Cambria"/>
                <w:sz w:val="24"/>
                <w:szCs w:val="24"/>
              </w:rPr>
              <w:t xml:space="preserve"> M.</w:t>
            </w:r>
            <w:r w:rsidRPr="45E9BF56" w:rsidR="7DC0539F">
              <w:rPr>
                <w:rFonts w:ascii="Corbel" w:hAnsi="Corbel" w:eastAsia="Cambria"/>
                <w:sz w:val="24"/>
                <w:szCs w:val="24"/>
              </w:rPr>
              <w:t xml:space="preserve"> </w:t>
            </w:r>
            <w:r w:rsidRPr="45E9BF56" w:rsidR="7DC0539F">
              <w:rPr>
                <w:rFonts w:ascii="Corbel" w:hAnsi="Corbel" w:eastAsia="Cambria"/>
                <w:sz w:val="24"/>
                <w:szCs w:val="24"/>
              </w:rPr>
              <w:t>Kallas</w:t>
            </w:r>
            <w:r w:rsidRPr="45E9BF56" w:rsidR="7DC0539F">
              <w:rPr>
                <w:rFonts w:ascii="Corbel" w:hAnsi="Corbel" w:eastAsia="Cambria"/>
                <w:sz w:val="24"/>
                <w:szCs w:val="24"/>
              </w:rPr>
              <w:t xml:space="preserve">, </w:t>
            </w:r>
            <w:r w:rsidRPr="45E9BF56" w:rsidR="7DC0539F">
              <w:rPr>
                <w:rFonts w:ascii="Corbel" w:hAnsi="Corbel" w:eastAsia="Cambria"/>
                <w:i w:val="1"/>
                <w:iCs w:val="1"/>
                <w:sz w:val="24"/>
                <w:szCs w:val="24"/>
              </w:rPr>
              <w:t>Historia ustroju Polski X-XX w.</w:t>
            </w:r>
            <w:r w:rsidRPr="45E9BF56" w:rsidR="7DC0539F">
              <w:rPr>
                <w:rFonts w:ascii="Corbel" w:hAnsi="Corbel" w:eastAsia="Cambria"/>
                <w:sz w:val="24"/>
                <w:szCs w:val="24"/>
              </w:rPr>
              <w:t xml:space="preserve">, </w:t>
            </w:r>
            <w:r w:rsidRPr="45E9BF56" w:rsidR="7DC0539F">
              <w:rPr>
                <w:rFonts w:ascii="Corbel" w:hAnsi="Corbel" w:eastAsia="Cambria"/>
                <w:sz w:val="24"/>
                <w:szCs w:val="24"/>
              </w:rPr>
              <w:t>Warszawa 1996</w:t>
            </w:r>
            <w:r w:rsidRPr="45E9BF56" w:rsidR="7DC0539F">
              <w:rPr>
                <w:rFonts w:ascii="Corbel" w:hAnsi="Corbel" w:eastAsia="Cambria"/>
                <w:sz w:val="24"/>
                <w:szCs w:val="24"/>
              </w:rPr>
              <w:t>;</w:t>
            </w:r>
          </w:p>
          <w:p w:rsidR="00963300" w:rsidP="00963300" w:rsidRDefault="00963300" w14:paraId="1713A7F0" w14:textId="7777777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R. Łaszewski, S.</w:t>
            </w:r>
            <w:r w:rsidRPr="00DC3D5E">
              <w:rPr>
                <w:rFonts w:ascii="Corbel" w:hAnsi="Corbel" w:eastAsia="Cambria"/>
                <w:sz w:val="24"/>
                <w:szCs w:val="24"/>
              </w:rPr>
              <w:t xml:space="preserve"> </w:t>
            </w:r>
            <w:proofErr w:type="spellStart"/>
            <w:r w:rsidRPr="00DC3D5E">
              <w:rPr>
                <w:rFonts w:ascii="Corbel" w:hAnsi="Corbel" w:eastAsia="Cambria"/>
                <w:sz w:val="24"/>
                <w:szCs w:val="24"/>
              </w:rPr>
              <w:t>Salmonowicz</w:t>
            </w:r>
            <w:proofErr w:type="spellEnd"/>
            <w:r w:rsidRPr="00DC3D5E">
              <w:rPr>
                <w:rFonts w:ascii="Corbel" w:hAnsi="Corbel" w:eastAsia="Cambria"/>
                <w:sz w:val="24"/>
                <w:szCs w:val="24"/>
              </w:rPr>
              <w:t xml:space="preserve">, </w:t>
            </w:r>
            <w:r w:rsidRPr="00DC3D5E">
              <w:rPr>
                <w:rFonts w:ascii="Corbel" w:hAnsi="Corbel" w:eastAsia="Cambria"/>
                <w:i/>
                <w:sz w:val="24"/>
                <w:szCs w:val="24"/>
              </w:rPr>
              <w:t>Historia ustroju Polski</w:t>
            </w:r>
            <w:r>
              <w:rPr>
                <w:rFonts w:ascii="Corbel" w:hAnsi="Corbel" w:eastAsia="Cambria"/>
                <w:sz w:val="24"/>
                <w:szCs w:val="24"/>
              </w:rPr>
              <w:t>, Toruń 1997;</w:t>
            </w:r>
          </w:p>
          <w:p w:rsidRPr="00963300" w:rsidR="00963300" w:rsidP="00963300" w:rsidRDefault="00963300" w14:paraId="4596EFF9" w14:textId="777C65C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963300">
              <w:rPr>
                <w:rFonts w:ascii="Corbel" w:hAnsi="Corbel" w:eastAsia="Cambria"/>
                <w:sz w:val="24"/>
                <w:szCs w:val="24"/>
              </w:rPr>
              <w:t xml:space="preserve">M. </w:t>
            </w:r>
            <w:proofErr w:type="spellStart"/>
            <w:r w:rsidRPr="00963300">
              <w:rPr>
                <w:rFonts w:ascii="Corbel" w:hAnsi="Corbel" w:eastAsia="Cambria"/>
                <w:sz w:val="24"/>
                <w:szCs w:val="24"/>
              </w:rPr>
              <w:t>Hład</w:t>
            </w:r>
            <w:r w:rsidR="002B3B90">
              <w:rPr>
                <w:rFonts w:ascii="Corbel" w:hAnsi="Corbel" w:eastAsia="Cambria"/>
                <w:sz w:val="24"/>
                <w:szCs w:val="24"/>
              </w:rPr>
              <w:t>a</w:t>
            </w:r>
            <w:r w:rsidRPr="00963300">
              <w:rPr>
                <w:rFonts w:ascii="Corbel" w:hAnsi="Corbel" w:eastAsia="Cambria"/>
                <w:sz w:val="24"/>
                <w:szCs w:val="24"/>
              </w:rPr>
              <w:t>j</w:t>
            </w:r>
            <w:proofErr w:type="spellEnd"/>
            <w:r w:rsidRPr="00963300">
              <w:rPr>
                <w:rFonts w:ascii="Corbel" w:hAnsi="Corbel" w:eastAsia="Cambria"/>
                <w:sz w:val="24"/>
                <w:szCs w:val="24"/>
              </w:rPr>
              <w:t xml:space="preserve">, </w:t>
            </w:r>
            <w:r>
              <w:rPr>
                <w:rFonts w:ascii="Corbel" w:hAnsi="Corbel" w:eastAsia="Cambria"/>
                <w:sz w:val="24"/>
                <w:szCs w:val="24"/>
              </w:rPr>
              <w:t>D.</w:t>
            </w:r>
            <w:r w:rsidRPr="00963300">
              <w:rPr>
                <w:rFonts w:ascii="Corbel" w:hAnsi="Corbel" w:eastAsia="Cambria"/>
                <w:sz w:val="24"/>
                <w:szCs w:val="24"/>
              </w:rPr>
              <w:t xml:space="preserve"> Malec, </w:t>
            </w:r>
            <w:r>
              <w:rPr>
                <w:rFonts w:ascii="Corbel" w:hAnsi="Corbel" w:eastAsia="Cambria"/>
                <w:sz w:val="24"/>
                <w:szCs w:val="24"/>
              </w:rPr>
              <w:t>J.</w:t>
            </w:r>
            <w:r w:rsidRPr="00963300">
              <w:rPr>
                <w:rFonts w:ascii="Corbel" w:hAnsi="Corbel" w:eastAsia="Cambria"/>
                <w:sz w:val="24"/>
                <w:szCs w:val="24"/>
              </w:rPr>
              <w:t xml:space="preserve"> Malec, </w:t>
            </w:r>
            <w:r>
              <w:rPr>
                <w:rFonts w:ascii="Corbel" w:hAnsi="Corbel" w:eastAsia="Cambria"/>
                <w:sz w:val="24"/>
                <w:szCs w:val="24"/>
              </w:rPr>
              <w:t>Z.</w:t>
            </w:r>
            <w:r w:rsidRPr="00963300">
              <w:rPr>
                <w:rFonts w:ascii="Corbel" w:hAnsi="Corbel" w:eastAsia="Cambria"/>
                <w:sz w:val="24"/>
                <w:szCs w:val="24"/>
              </w:rPr>
              <w:t xml:space="preserve"> Zarzycki, </w:t>
            </w:r>
            <w:r w:rsidRPr="00963300">
              <w:rPr>
                <w:rFonts w:ascii="Corbel" w:hAnsi="Corbel" w:eastAsia="Cambria"/>
                <w:i/>
                <w:iCs/>
                <w:sz w:val="24"/>
                <w:szCs w:val="24"/>
              </w:rPr>
              <w:t>Hi</w:t>
            </w:r>
            <w:r w:rsidRPr="00963300">
              <w:rPr>
                <w:rFonts w:ascii="Corbel" w:hAnsi="Corbel" w:eastAsia="Cambria"/>
                <w:i/>
                <w:sz w:val="24"/>
                <w:szCs w:val="24"/>
              </w:rPr>
              <w:t>storia administracji. Wybór źródeł</w:t>
            </w:r>
            <w:r w:rsidRPr="00963300">
              <w:rPr>
                <w:rFonts w:ascii="Corbel" w:hAnsi="Corbel" w:eastAsia="Cambria"/>
                <w:sz w:val="24"/>
                <w:szCs w:val="24"/>
              </w:rPr>
              <w:t>,</w:t>
            </w:r>
            <w:r w:rsidRPr="00963300">
              <w:rPr>
                <w:rFonts w:ascii="Corbel" w:hAnsi="Corbel" w:eastAsia="Cambria"/>
                <w:i/>
                <w:sz w:val="24"/>
                <w:szCs w:val="24"/>
              </w:rPr>
              <w:t xml:space="preserve"> </w:t>
            </w:r>
            <w:r w:rsidRPr="00963300">
              <w:rPr>
                <w:rFonts w:ascii="Corbel" w:hAnsi="Corbel" w:eastAsia="Cambria"/>
                <w:iCs/>
                <w:sz w:val="24"/>
                <w:szCs w:val="24"/>
              </w:rPr>
              <w:t>Kr</w:t>
            </w:r>
            <w:r w:rsidRPr="00963300">
              <w:rPr>
                <w:rFonts w:ascii="Corbel" w:hAnsi="Corbel" w:eastAsia="Cambria"/>
                <w:sz w:val="24"/>
                <w:szCs w:val="24"/>
              </w:rPr>
              <w:t>aków 2002.</w:t>
            </w:r>
            <w:r w:rsidRPr="00963300">
              <w:rPr>
                <w:rFonts w:eastAsia="Cambria"/>
                <w:sz w:val="24"/>
                <w:szCs w:val="24"/>
              </w:rPr>
              <w:t xml:space="preserve">  </w:t>
            </w:r>
          </w:p>
        </w:tc>
      </w:tr>
    </w:tbl>
    <w:p w:rsidRPr="00B169DF" w:rsidR="0085747A" w:rsidP="009C54AE" w:rsidRDefault="0085747A" w14:paraId="4F011B1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85747A" w14:paraId="787A4BE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F83B28" w:rsidRDefault="0085747A" w14:paraId="06BFB0DF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B169DF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61669" w:rsidP="00C16ABF" w:rsidRDefault="00E61669" w14:paraId="4828E5AE" w14:textId="77777777">
      <w:pPr>
        <w:spacing w:after="0" w:line="240" w:lineRule="auto"/>
      </w:pPr>
      <w:r>
        <w:separator/>
      </w:r>
    </w:p>
  </w:endnote>
  <w:endnote w:type="continuationSeparator" w:id="0">
    <w:p w:rsidR="00E61669" w:rsidP="00C16ABF" w:rsidRDefault="00E61669" w14:paraId="721ADB1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61669" w:rsidP="00C16ABF" w:rsidRDefault="00E61669" w14:paraId="5F83ADEC" w14:textId="77777777">
      <w:pPr>
        <w:spacing w:after="0" w:line="240" w:lineRule="auto"/>
      </w:pPr>
      <w:r>
        <w:separator/>
      </w:r>
    </w:p>
  </w:footnote>
  <w:footnote w:type="continuationSeparator" w:id="0">
    <w:p w:rsidR="00E61669" w:rsidP="00C16ABF" w:rsidRDefault="00E61669" w14:paraId="6CC43F5F" w14:textId="77777777">
      <w:pPr>
        <w:spacing w:after="0" w:line="240" w:lineRule="auto"/>
      </w:pPr>
      <w:r>
        <w:continuationSeparator/>
      </w:r>
    </w:p>
  </w:footnote>
  <w:footnote w:id="1">
    <w:p w:rsidR="00F05A2A" w:rsidP="00F05A2A" w:rsidRDefault="00F05A2A" w14:paraId="7972BF77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2816DE"/>
    <w:multiLevelType w:val="hybridMultilevel"/>
    <w:tmpl w:val="039CBF0A"/>
    <w:lvl w:ilvl="0" w:tplc="34AE4296">
      <w:start w:val="1"/>
      <w:numFmt w:val="decimal"/>
      <w:lvlText w:val="%1."/>
      <w:lvlJc w:val="left"/>
      <w:pPr>
        <w:ind w:left="3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2" w:hanging="360"/>
      </w:pPr>
    </w:lvl>
    <w:lvl w:ilvl="2" w:tplc="0415001B" w:tentative="1">
      <w:start w:val="1"/>
      <w:numFmt w:val="lowerRoman"/>
      <w:lvlText w:val="%3."/>
      <w:lvlJc w:val="right"/>
      <w:pPr>
        <w:ind w:left="1772" w:hanging="180"/>
      </w:pPr>
    </w:lvl>
    <w:lvl w:ilvl="3" w:tplc="0415000F" w:tentative="1">
      <w:start w:val="1"/>
      <w:numFmt w:val="decimal"/>
      <w:lvlText w:val="%4."/>
      <w:lvlJc w:val="left"/>
      <w:pPr>
        <w:ind w:left="2492" w:hanging="360"/>
      </w:pPr>
    </w:lvl>
    <w:lvl w:ilvl="4" w:tplc="04150019" w:tentative="1">
      <w:start w:val="1"/>
      <w:numFmt w:val="lowerLetter"/>
      <w:lvlText w:val="%5."/>
      <w:lvlJc w:val="left"/>
      <w:pPr>
        <w:ind w:left="3212" w:hanging="360"/>
      </w:pPr>
    </w:lvl>
    <w:lvl w:ilvl="5" w:tplc="0415001B" w:tentative="1">
      <w:start w:val="1"/>
      <w:numFmt w:val="lowerRoman"/>
      <w:lvlText w:val="%6."/>
      <w:lvlJc w:val="right"/>
      <w:pPr>
        <w:ind w:left="3932" w:hanging="180"/>
      </w:pPr>
    </w:lvl>
    <w:lvl w:ilvl="6" w:tplc="0415000F" w:tentative="1">
      <w:start w:val="1"/>
      <w:numFmt w:val="decimal"/>
      <w:lvlText w:val="%7."/>
      <w:lvlJc w:val="left"/>
      <w:pPr>
        <w:ind w:left="4652" w:hanging="360"/>
      </w:pPr>
    </w:lvl>
    <w:lvl w:ilvl="7" w:tplc="04150019" w:tentative="1">
      <w:start w:val="1"/>
      <w:numFmt w:val="lowerLetter"/>
      <w:lvlText w:val="%8."/>
      <w:lvlJc w:val="left"/>
      <w:pPr>
        <w:ind w:left="5372" w:hanging="360"/>
      </w:pPr>
    </w:lvl>
    <w:lvl w:ilvl="8" w:tplc="0415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2" w15:restartNumberingAfterBreak="0">
    <w:nsid w:val="36D40F9E"/>
    <w:multiLevelType w:val="hybridMultilevel"/>
    <w:tmpl w:val="3DCC468A"/>
    <w:lvl w:ilvl="0" w:tplc="6A7449F8">
      <w:start w:val="1"/>
      <w:numFmt w:val="decimal"/>
      <w:lvlText w:val="%1."/>
      <w:lvlJc w:val="left"/>
      <w:pPr>
        <w:ind w:left="465" w:hanging="360"/>
      </w:pPr>
      <w:rPr>
        <w:rFonts w:ascii="Corbel" w:hAnsi="Corbel" w:eastAsia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42AB53A4"/>
    <w:multiLevelType w:val="hybridMultilevel"/>
    <w:tmpl w:val="84902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7251037">
    <w:abstractNumId w:val="0"/>
  </w:num>
  <w:num w:numId="2" w16cid:durableId="108475763">
    <w:abstractNumId w:val="2"/>
  </w:num>
  <w:num w:numId="3" w16cid:durableId="2101678619">
    <w:abstractNumId w:val="3"/>
  </w:num>
  <w:num w:numId="4" w16cid:durableId="1486432467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5609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5BB0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3B90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6B02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3447"/>
    <w:rsid w:val="00617230"/>
    <w:rsid w:val="00621CE1"/>
    <w:rsid w:val="00627FC9"/>
    <w:rsid w:val="00647FA8"/>
    <w:rsid w:val="00650C5F"/>
    <w:rsid w:val="00654934"/>
    <w:rsid w:val="00656AED"/>
    <w:rsid w:val="006620D9"/>
    <w:rsid w:val="006648B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5388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2022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18E5"/>
    <w:rsid w:val="00963300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32A4"/>
    <w:rsid w:val="00AD1146"/>
    <w:rsid w:val="00AD27D3"/>
    <w:rsid w:val="00AD621B"/>
    <w:rsid w:val="00AD66D6"/>
    <w:rsid w:val="00AD68B2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45852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414E"/>
    <w:rsid w:val="00BF1C5D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07E8"/>
    <w:rsid w:val="00E61669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5A2A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2C5E"/>
    <w:rsid w:val="00FD503F"/>
    <w:rsid w:val="00FD7589"/>
    <w:rsid w:val="00FF016A"/>
    <w:rsid w:val="00FF1401"/>
    <w:rsid w:val="00FF5E7D"/>
    <w:rsid w:val="1F3CBB88"/>
    <w:rsid w:val="355E236E"/>
    <w:rsid w:val="45E9BF56"/>
    <w:rsid w:val="593F7168"/>
    <w:rsid w:val="5BFB37F5"/>
    <w:rsid w:val="7DC0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pl.wikipedia.org/w/index.php?title=Andrzej_Gaca&amp;action=edit&amp;redlink=1" TargetMode="Externa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hyperlink" Target="http://pl.wikipedia.org/wiki/Grzegorz_G%C3%B3rski" TargetMode="External" Id="rId10" /><Relationship Type="http://schemas.openxmlformats.org/officeDocument/2006/relationships/settings" Target="settings.xml" Id="rId4" /><Relationship Type="http://schemas.openxmlformats.org/officeDocument/2006/relationships/hyperlink" Target="http://pl.wikipedia.org/wiki/Krystyna_Kami%C5%84ska" TargetMode="Externa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9</revision>
  <lastPrinted>2019-02-06T12:12:00.0000000Z</lastPrinted>
  <dcterms:created xsi:type="dcterms:W3CDTF">2023-09-13T13:58:00.0000000Z</dcterms:created>
  <dcterms:modified xsi:type="dcterms:W3CDTF">2023-09-27T08:41:47.3883353Z</dcterms:modified>
</coreProperties>
</file>